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87868" w14:textId="77777777" w:rsidR="00925D81" w:rsidRPr="00575886" w:rsidRDefault="00925D81" w:rsidP="00925D81">
      <w:pPr>
        <w:spacing w:after="160" w:line="259" w:lineRule="auto"/>
        <w:jc w:val="left"/>
      </w:pPr>
      <w:r w:rsidRPr="00575886">
        <w:rPr>
          <w:b/>
          <w:bCs/>
        </w:rPr>
        <w:t>Hinweis:</w:t>
      </w:r>
      <w:r>
        <w:rPr>
          <w:b/>
          <w:bCs/>
        </w:rPr>
        <w:t xml:space="preserve"> </w:t>
      </w:r>
      <w:r>
        <w:t>Die farbig hinterlegten Felder sind auszufüllen.</w:t>
      </w:r>
    </w:p>
    <w:p w14:paraId="648FEEE4" w14:textId="77777777" w:rsidR="00925D81" w:rsidRDefault="00925D81" w:rsidP="00925D81">
      <w:pPr>
        <w:pStyle w:val="berschrift5"/>
      </w:pPr>
      <w:r>
        <w:t>Name und Anschrift des Bewerbers/ der Bewerbergemeinschaft:</w:t>
      </w:r>
    </w:p>
    <w:sdt>
      <w:sdtPr>
        <w:id w:val="450367917"/>
        <w:placeholder>
          <w:docPart w:val="32B0C0B3EF9543158286F0D8BBFEE1F8"/>
        </w:placeholder>
        <w:showingPlcHdr/>
      </w:sdtPr>
      <w:sdtContent>
        <w:p w14:paraId="00CC9B1E" w14:textId="77777777" w:rsidR="00925D81" w:rsidRDefault="00925D81" w:rsidP="00925D81">
          <w:r w:rsidRPr="0032192D">
            <w:rPr>
              <w:rStyle w:val="Platzhaltertext"/>
              <w:highlight w:val="yellow"/>
            </w:rPr>
            <w:t>Klicken oder tippen Sie hier, um Text einzugeben.</w:t>
          </w:r>
        </w:p>
      </w:sdtContent>
    </w:sdt>
    <w:p w14:paraId="44676BCB" w14:textId="77777777" w:rsidR="00925D81" w:rsidRDefault="00925D81" w:rsidP="00925D81">
      <w:pPr>
        <w:pStyle w:val="berschriftInhaltsverzeichnis"/>
      </w:pPr>
      <w:r>
        <w:t xml:space="preserve">Checkliste der durch die Bewerber vorzulegenden Unterlagen </w:t>
      </w:r>
    </w:p>
    <w:p w14:paraId="4E9F36CB" w14:textId="77777777" w:rsidR="00925D81" w:rsidRDefault="00925D81" w:rsidP="00925D81">
      <w:r w:rsidRPr="0032192D">
        <w:rPr>
          <w:b/>
          <w:bCs/>
        </w:rPr>
        <w:t>Hinweis:</w:t>
      </w:r>
      <w:r>
        <w:rPr>
          <w:b/>
          <w:bCs/>
        </w:rPr>
        <w:t xml:space="preserve"> </w:t>
      </w:r>
      <w:r>
        <w:t>Alle Dokumente sind elektronisch über die Vergabeplattform hochzuladen und sind ohne eigenhändige Unterschrift rechtsverbindlich.</w:t>
      </w:r>
    </w:p>
    <w:tbl>
      <w:tblPr>
        <w:tblStyle w:val="Tabellenraster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1419"/>
        <w:gridCol w:w="94"/>
        <w:gridCol w:w="4867"/>
        <w:gridCol w:w="1422"/>
        <w:gridCol w:w="1268"/>
      </w:tblGrid>
      <w:tr w:rsidR="00884B3C" w14:paraId="0ECD08FE" w14:textId="77777777" w:rsidTr="00416BE6">
        <w:trPr>
          <w:trHeight w:val="1387"/>
          <w:tblHeader/>
          <w:jc w:val="center"/>
        </w:trPr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94D3F7" w:themeFill="accent6" w:themeFillShade="E6"/>
          </w:tcPr>
          <w:p w14:paraId="57961F24" w14:textId="77777777" w:rsidR="00884B3C" w:rsidRPr="00DF1C59" w:rsidRDefault="00884B3C" w:rsidP="002B3DC3">
            <w:pPr>
              <w:jc w:val="left"/>
              <w:rPr>
                <w:b/>
                <w:bCs/>
              </w:rPr>
            </w:pPr>
            <w:r w:rsidRPr="00DF1C59">
              <w:rPr>
                <w:b/>
                <w:bCs/>
              </w:rPr>
              <w:t>Anlage</w:t>
            </w:r>
          </w:p>
        </w:tc>
        <w:tc>
          <w:tcPr>
            <w:tcW w:w="27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94D3F7" w:themeFill="accent6" w:themeFillShade="E6"/>
          </w:tcPr>
          <w:p w14:paraId="3535921A" w14:textId="5782CBD4" w:rsidR="00884B3C" w:rsidRPr="00DF1C59" w:rsidRDefault="00884B3C" w:rsidP="002B3DC3">
            <w:pPr>
              <w:jc w:val="left"/>
              <w:rPr>
                <w:b/>
                <w:bCs/>
              </w:rPr>
            </w:pPr>
            <w:r w:rsidRPr="00DF1C59">
              <w:rPr>
                <w:b/>
                <w:bCs/>
              </w:rPr>
              <w:t xml:space="preserve">Formblätter und zu verwendende Dateien 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94D3F7" w:themeFill="accent6" w:themeFillShade="E6"/>
          </w:tcPr>
          <w:p w14:paraId="6332CA1B" w14:textId="77777777" w:rsidR="00884B3C" w:rsidRPr="00DF1C59" w:rsidRDefault="00884B3C" w:rsidP="002B3DC3">
            <w:pPr>
              <w:jc w:val="left"/>
              <w:rPr>
                <w:b/>
                <w:bCs/>
              </w:rPr>
            </w:pPr>
            <w:r w:rsidRPr="00DF1C59">
              <w:rPr>
                <w:b/>
                <w:bCs/>
              </w:rPr>
              <w:t>Liegt vor (Eintragung Bewerber)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94D3F7" w:themeFill="accent6" w:themeFillShade="E6"/>
          </w:tcPr>
          <w:p w14:paraId="2E8065C5" w14:textId="77777777" w:rsidR="00884B3C" w:rsidRPr="00DF1C59" w:rsidRDefault="00884B3C" w:rsidP="002B3DC3">
            <w:pPr>
              <w:jc w:val="left"/>
              <w:rPr>
                <w:b/>
                <w:bCs/>
              </w:rPr>
            </w:pPr>
            <w:r w:rsidRPr="00DF1C59">
              <w:rPr>
                <w:b/>
                <w:bCs/>
              </w:rPr>
              <w:t xml:space="preserve">Prüfung Vergabe-stelle </w:t>
            </w:r>
          </w:p>
        </w:tc>
      </w:tr>
      <w:tr w:rsidR="00884B3C" w14:paraId="14F45947" w14:textId="77777777" w:rsidTr="00416BE6">
        <w:trPr>
          <w:trHeight w:val="332"/>
          <w:jc w:val="center"/>
        </w:trPr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BCE4FA" w:themeFill="accent6"/>
          </w:tcPr>
          <w:p w14:paraId="6ADEA441" w14:textId="77777777" w:rsidR="00884B3C" w:rsidRPr="00DF1C59" w:rsidRDefault="00884B3C" w:rsidP="002B3DC3">
            <w:pPr>
              <w:jc w:val="left"/>
              <w:rPr>
                <w:b/>
                <w:bCs/>
              </w:rPr>
            </w:pPr>
          </w:p>
        </w:tc>
        <w:tc>
          <w:tcPr>
            <w:tcW w:w="27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CE4FA" w:themeFill="accent6"/>
          </w:tcPr>
          <w:p w14:paraId="7A50435A" w14:textId="571608E8" w:rsidR="00884B3C" w:rsidRPr="00F45D96" w:rsidRDefault="00884B3C" w:rsidP="002B3DC3">
            <w:pPr>
              <w:jc w:val="left"/>
              <w:rPr>
                <w:b/>
                <w:bCs/>
              </w:rPr>
            </w:pPr>
            <w:r w:rsidRPr="00F45D96">
              <w:rPr>
                <w:b/>
                <w:bCs/>
              </w:rPr>
              <w:t>Formblätter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BCE4FA" w:themeFill="accent6"/>
          </w:tcPr>
          <w:p w14:paraId="7434C9B4" w14:textId="77777777" w:rsidR="00884B3C" w:rsidRDefault="00884B3C" w:rsidP="002B3DC3">
            <w:pPr>
              <w:jc w:val="left"/>
            </w:pP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BCE4FA" w:themeFill="accent6"/>
          </w:tcPr>
          <w:p w14:paraId="282B01E4" w14:textId="77777777" w:rsidR="00884B3C" w:rsidRDefault="00884B3C" w:rsidP="002B3DC3">
            <w:pPr>
              <w:jc w:val="left"/>
            </w:pPr>
          </w:p>
        </w:tc>
      </w:tr>
      <w:tr w:rsidR="00884B3C" w14:paraId="17593298" w14:textId="77777777" w:rsidTr="00C542EC">
        <w:trPr>
          <w:trHeight w:val="201"/>
          <w:jc w:val="center"/>
        </w:trPr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</w:tcPr>
          <w:p w14:paraId="7D11BD46" w14:textId="78179573" w:rsidR="00884B3C" w:rsidRDefault="00905C07" w:rsidP="002B3DC3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FB0</w:t>
            </w:r>
            <w:r w:rsidR="00641025">
              <w:rPr>
                <w:b/>
                <w:bCs/>
              </w:rPr>
              <w:t>1</w:t>
            </w:r>
          </w:p>
          <w:p w14:paraId="2C972762" w14:textId="77777777" w:rsidR="00884B3C" w:rsidRPr="008C2EEA" w:rsidRDefault="00884B3C" w:rsidP="002B3DC3">
            <w:pPr>
              <w:jc w:val="left"/>
            </w:pPr>
          </w:p>
        </w:tc>
        <w:tc>
          <w:tcPr>
            <w:tcW w:w="273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CEA54E" w14:textId="66BD32F7" w:rsidR="00884B3C" w:rsidRDefault="003C0EC3" w:rsidP="002B3DC3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Bewerberfragen</w:t>
            </w:r>
          </w:p>
          <w:p w14:paraId="3BA87ED9" w14:textId="6C4431BC" w:rsidR="00884B3C" w:rsidRPr="00F45D96" w:rsidRDefault="00733905" w:rsidP="002B3DC3">
            <w:pPr>
              <w:jc w:val="left"/>
            </w:pPr>
            <w:r>
              <w:t>(</w:t>
            </w:r>
            <w:r w:rsidR="00884B3C" w:rsidRPr="0075571D">
              <w:rPr>
                <w:i/>
                <w:iCs/>
              </w:rPr>
              <w:t>Ein Fehlen führt nicht zum Ausschluss</w:t>
            </w:r>
            <w:r w:rsidR="00884B3C">
              <w:t>)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</w:tcPr>
          <w:p w14:paraId="4A1718AF" w14:textId="77777777" w:rsidR="00884B3C" w:rsidRDefault="00884B3C" w:rsidP="002B3DC3">
            <w:pPr>
              <w:jc w:val="left"/>
              <w:rPr>
                <w:highlight w:val="yellow"/>
              </w:rPr>
            </w:pPr>
            <w:r w:rsidRPr="00F45D96">
              <w:rPr>
                <w:highlight w:val="yellow"/>
              </w:rPr>
              <w:t xml:space="preserve">Ja </w:t>
            </w:r>
            <w:sdt>
              <w:sdtPr>
                <w:rPr>
                  <w:highlight w:val="yellow"/>
                </w:rPr>
                <w:id w:val="-681277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</w:p>
          <w:p w14:paraId="731AC0D8" w14:textId="77777777" w:rsidR="00884B3C" w:rsidRPr="008C2EEA" w:rsidRDefault="00884B3C" w:rsidP="002B3DC3">
            <w:pPr>
              <w:jc w:val="left"/>
              <w:rPr>
                <w:highlight w:val="yellow"/>
              </w:rPr>
            </w:pP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BCE4FA" w:themeFill="accent6"/>
          </w:tcPr>
          <w:p w14:paraId="6465256A" w14:textId="68DB34A6" w:rsidR="00884B3C" w:rsidRPr="00F10F2F" w:rsidRDefault="00884B3C" w:rsidP="002B3DC3">
            <w:pPr>
              <w:jc w:val="left"/>
            </w:pPr>
          </w:p>
        </w:tc>
      </w:tr>
      <w:tr w:rsidR="00FE23F6" w14:paraId="2FAC97DA" w14:textId="77777777" w:rsidTr="00FE23F6">
        <w:trPr>
          <w:trHeight w:val="80"/>
          <w:jc w:val="center"/>
        </w:trPr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F6B7F3" w14:textId="77777777" w:rsidR="00FE23F6" w:rsidRDefault="00FE23F6" w:rsidP="002B3DC3">
            <w:pPr>
              <w:jc w:val="left"/>
            </w:pPr>
            <w:r>
              <w:t>Dateiname:</w:t>
            </w:r>
          </w:p>
        </w:tc>
        <w:tc>
          <w:tcPr>
            <w:tcW w:w="351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919488" w14:textId="2B86520E" w:rsidR="00FE23F6" w:rsidRPr="00FE23F6" w:rsidRDefault="00FE23F6" w:rsidP="002B3DC3">
            <w:pPr>
              <w:jc w:val="left"/>
              <w:rPr>
                <w:color w:val="auto"/>
              </w:rPr>
            </w:pPr>
            <w:r w:rsidRPr="00FE23F6">
              <w:rPr>
                <w:color w:val="auto"/>
                <w:lang w:val="nl-NL"/>
              </w:rPr>
              <w:t>KVBS</w:t>
            </w:r>
            <w:r w:rsidR="00495CBF">
              <w:rPr>
                <w:color w:val="auto"/>
                <w:lang w:val="nl-NL"/>
              </w:rPr>
              <w:t>2</w:t>
            </w:r>
            <w:r w:rsidRPr="00FE23F6">
              <w:rPr>
                <w:color w:val="auto"/>
                <w:lang w:val="nl-NL"/>
              </w:rPr>
              <w:t>_7</w:t>
            </w:r>
            <w:r w:rsidR="000D78FD">
              <w:rPr>
                <w:color w:val="auto"/>
                <w:lang w:val="nl-NL"/>
              </w:rPr>
              <w:t>11</w:t>
            </w:r>
            <w:r w:rsidR="00495CBF">
              <w:rPr>
                <w:color w:val="auto"/>
                <w:lang w:val="nl-NL"/>
              </w:rPr>
              <w:t>.00</w:t>
            </w:r>
            <w:r w:rsidRPr="00FE23F6">
              <w:rPr>
                <w:color w:val="auto"/>
                <w:lang w:val="nl-NL"/>
              </w:rPr>
              <w:t>_AUU</w:t>
            </w:r>
            <w:r w:rsidR="00495CBF">
              <w:rPr>
                <w:color w:val="auto"/>
                <w:lang w:val="nl-NL"/>
              </w:rPr>
              <w:t>_TNW</w:t>
            </w:r>
            <w:r w:rsidRPr="00FE23F6">
              <w:rPr>
                <w:color w:val="auto"/>
                <w:lang w:val="nl-NL"/>
              </w:rPr>
              <w:t xml:space="preserve">_FB01 </w:t>
            </w:r>
            <w:r w:rsidR="00495CBF">
              <w:rPr>
                <w:color w:val="auto"/>
                <w:lang w:val="nl-NL"/>
              </w:rPr>
              <w:t>Bewerberfragen 713.0</w:t>
            </w:r>
            <w:r w:rsidR="006D7971">
              <w:rPr>
                <w:color w:val="auto"/>
                <w:lang w:val="nl-NL"/>
              </w:rPr>
              <w:t>2</w:t>
            </w:r>
            <w:r w:rsidR="00495CBF">
              <w:rPr>
                <w:color w:val="auto"/>
                <w:lang w:val="nl-NL"/>
              </w:rPr>
              <w:t xml:space="preserve"> </w:t>
            </w:r>
            <w:r w:rsidR="006D7971">
              <w:rPr>
                <w:color w:val="auto"/>
                <w:lang w:val="nl-NL"/>
              </w:rPr>
              <w:t>BIM-M</w:t>
            </w:r>
            <w:r w:rsidRPr="00FE23F6">
              <w:rPr>
                <w:color w:val="auto"/>
                <w:lang w:val="nl-NL"/>
              </w:rPr>
              <w:t>_</w:t>
            </w:r>
            <w:r w:rsidR="00EC5198">
              <w:rPr>
                <w:color w:val="auto"/>
                <w:lang w:val="nl-NL"/>
              </w:rPr>
              <w:t>e</w:t>
            </w:r>
            <w:r w:rsidRPr="00FE23F6">
              <w:rPr>
                <w:color w:val="auto"/>
                <w:lang w:val="nl-NL"/>
              </w:rPr>
              <w:t>_202</w:t>
            </w:r>
            <w:r w:rsidR="00495CBF">
              <w:rPr>
                <w:color w:val="auto"/>
                <w:lang w:val="nl-NL"/>
              </w:rPr>
              <w:t>60</w:t>
            </w:r>
            <w:r w:rsidR="00EC5198">
              <w:rPr>
                <w:color w:val="auto"/>
                <w:lang w:val="nl-NL"/>
              </w:rPr>
              <w:t>518</w:t>
            </w:r>
            <w:r w:rsidRPr="00FE23F6">
              <w:rPr>
                <w:color w:val="auto"/>
                <w:lang w:val="nl-NL"/>
              </w:rPr>
              <w:t>.docx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10FC0731" w14:textId="77777777" w:rsidR="00FE23F6" w:rsidRPr="00F10F2F" w:rsidRDefault="00FE23F6" w:rsidP="002B3DC3">
            <w:pPr>
              <w:jc w:val="left"/>
            </w:pPr>
          </w:p>
        </w:tc>
      </w:tr>
      <w:tr w:rsidR="00641025" w14:paraId="719D4612" w14:textId="77777777" w:rsidTr="0099505E">
        <w:trPr>
          <w:trHeight w:val="201"/>
          <w:jc w:val="center"/>
        </w:trPr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</w:tcPr>
          <w:p w14:paraId="598A9E19" w14:textId="202DA86A" w:rsidR="00641025" w:rsidRDefault="00641025" w:rsidP="0099505E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FB02</w:t>
            </w:r>
          </w:p>
          <w:p w14:paraId="35E01A45" w14:textId="77777777" w:rsidR="00641025" w:rsidRPr="008C2EEA" w:rsidRDefault="00641025" w:rsidP="0099505E">
            <w:pPr>
              <w:jc w:val="left"/>
            </w:pPr>
          </w:p>
        </w:tc>
        <w:tc>
          <w:tcPr>
            <w:tcW w:w="273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5CA633" w14:textId="77777777" w:rsidR="00641025" w:rsidRDefault="00641025" w:rsidP="0099505E">
            <w:pPr>
              <w:jc w:val="left"/>
              <w:rPr>
                <w:b/>
                <w:bCs/>
              </w:rPr>
            </w:pPr>
            <w:r w:rsidRPr="00F45D96">
              <w:rPr>
                <w:b/>
                <w:bCs/>
              </w:rPr>
              <w:t>Checkliste der durch die Bewerber vorzulegenden Unterlagen</w:t>
            </w:r>
          </w:p>
          <w:p w14:paraId="0A60EA44" w14:textId="0F34E7BF" w:rsidR="00641025" w:rsidRPr="00F45D96" w:rsidRDefault="00641025" w:rsidP="0099505E">
            <w:pPr>
              <w:jc w:val="left"/>
            </w:pPr>
            <w:r>
              <w:t>(</w:t>
            </w:r>
            <w:r w:rsidRPr="0075571D">
              <w:rPr>
                <w:i/>
                <w:iCs/>
              </w:rPr>
              <w:t>Ein Fehlen führt nicht zum Ausschluss</w:t>
            </w:r>
            <w:r>
              <w:t>)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</w:tcPr>
          <w:p w14:paraId="4307F05F" w14:textId="77777777" w:rsidR="00641025" w:rsidRDefault="00641025" w:rsidP="0099505E">
            <w:pPr>
              <w:jc w:val="left"/>
              <w:rPr>
                <w:highlight w:val="yellow"/>
              </w:rPr>
            </w:pPr>
            <w:r w:rsidRPr="00F45D96">
              <w:rPr>
                <w:highlight w:val="yellow"/>
              </w:rPr>
              <w:t xml:space="preserve">Ja </w:t>
            </w:r>
            <w:sdt>
              <w:sdtPr>
                <w:rPr>
                  <w:highlight w:val="yellow"/>
                </w:rPr>
                <w:id w:val="16756082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</w:p>
          <w:p w14:paraId="229D32CC" w14:textId="77777777" w:rsidR="00641025" w:rsidRPr="008C2EEA" w:rsidRDefault="00641025" w:rsidP="0099505E">
            <w:pPr>
              <w:jc w:val="left"/>
              <w:rPr>
                <w:highlight w:val="yellow"/>
              </w:rPr>
            </w:pP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BCE4FA" w:themeFill="accent6"/>
          </w:tcPr>
          <w:p w14:paraId="03B27E20" w14:textId="77777777" w:rsidR="00641025" w:rsidRPr="00F10F2F" w:rsidRDefault="00641025" w:rsidP="0099505E">
            <w:pPr>
              <w:jc w:val="left"/>
            </w:pPr>
          </w:p>
        </w:tc>
      </w:tr>
      <w:tr w:rsidR="00FE1622" w14:paraId="4CDDBC10" w14:textId="77777777" w:rsidTr="00FE1622">
        <w:trPr>
          <w:trHeight w:val="80"/>
          <w:jc w:val="center"/>
        </w:trPr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962670" w14:textId="77777777" w:rsidR="00FE1622" w:rsidRDefault="00FE1622" w:rsidP="0099505E">
            <w:pPr>
              <w:jc w:val="left"/>
            </w:pPr>
            <w:r>
              <w:t>Dateiname:</w:t>
            </w:r>
          </w:p>
        </w:tc>
        <w:tc>
          <w:tcPr>
            <w:tcW w:w="351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8CD79D" w14:textId="33373117" w:rsidR="00FE1622" w:rsidRDefault="00FE1622" w:rsidP="0099505E">
            <w:pPr>
              <w:jc w:val="left"/>
            </w:pPr>
            <w:r w:rsidRPr="00FE1622">
              <w:t>KVBS</w:t>
            </w:r>
            <w:r w:rsidR="00495CBF">
              <w:t>2</w:t>
            </w:r>
            <w:r w:rsidRPr="00FE1622">
              <w:t>_7</w:t>
            </w:r>
            <w:r w:rsidR="00DD348A">
              <w:t>11</w:t>
            </w:r>
            <w:r w:rsidR="00495CBF">
              <w:t>.00</w:t>
            </w:r>
            <w:r w:rsidRPr="00FE1622">
              <w:t>_AUU_</w:t>
            </w:r>
            <w:r w:rsidR="00495CBF">
              <w:t>TNW_</w:t>
            </w:r>
            <w:r w:rsidRPr="00FE1622">
              <w:t xml:space="preserve">FB02 </w:t>
            </w:r>
            <w:r w:rsidR="00495CBF">
              <w:t xml:space="preserve">Checkliste </w:t>
            </w:r>
            <w:r w:rsidR="006D7971">
              <w:rPr>
                <w:color w:val="auto"/>
                <w:lang w:val="nl-NL"/>
              </w:rPr>
              <w:t>713.02 BIM-M</w:t>
            </w:r>
            <w:r w:rsidR="006D7971" w:rsidRPr="00FE23F6">
              <w:rPr>
                <w:color w:val="auto"/>
                <w:lang w:val="nl-NL"/>
              </w:rPr>
              <w:t>_</w:t>
            </w:r>
            <w:r w:rsidR="00EC5198">
              <w:t xml:space="preserve"> f</w:t>
            </w:r>
            <w:r w:rsidR="00EC5198" w:rsidRPr="00FE23F6">
              <w:rPr>
                <w:color w:val="auto"/>
                <w:lang w:val="nl-NL"/>
              </w:rPr>
              <w:t>_202</w:t>
            </w:r>
            <w:r w:rsidR="00EC5198">
              <w:rPr>
                <w:color w:val="auto"/>
                <w:lang w:val="nl-NL"/>
              </w:rPr>
              <w:t>60518</w:t>
            </w:r>
            <w:r w:rsidR="006D7971" w:rsidRPr="00FE23F6">
              <w:rPr>
                <w:color w:val="auto"/>
                <w:lang w:val="nl-NL"/>
              </w:rPr>
              <w:t>.docx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0D38889E" w14:textId="77777777" w:rsidR="00FE1622" w:rsidRPr="00F10F2F" w:rsidRDefault="00FE1622" w:rsidP="0099505E">
            <w:pPr>
              <w:jc w:val="left"/>
            </w:pPr>
          </w:p>
        </w:tc>
      </w:tr>
      <w:tr w:rsidR="00884B3C" w14:paraId="763034A9" w14:textId="77777777" w:rsidTr="00E06E88">
        <w:trPr>
          <w:trHeight w:val="70"/>
          <w:jc w:val="center"/>
        </w:trPr>
        <w:tc>
          <w:tcPr>
            <w:tcW w:w="78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391494" w14:textId="649010BF" w:rsidR="00884B3C" w:rsidRPr="00F45D96" w:rsidRDefault="0057180D" w:rsidP="002B3DC3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FB0</w:t>
            </w:r>
            <w:r w:rsidR="00495CBF">
              <w:rPr>
                <w:b/>
                <w:bCs/>
              </w:rPr>
              <w:t>3</w:t>
            </w:r>
            <w:r w:rsidR="00884B3C" w:rsidRPr="68A5349E">
              <w:rPr>
                <w:b/>
                <w:bCs/>
              </w:rPr>
              <w:t xml:space="preserve"> </w:t>
            </w:r>
          </w:p>
        </w:tc>
        <w:tc>
          <w:tcPr>
            <w:tcW w:w="27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F4AE9B" w14:textId="77B6C4BB" w:rsidR="00884B3C" w:rsidRPr="00691D8C" w:rsidRDefault="007F5D74" w:rsidP="00FC61B9">
            <w:pPr>
              <w:jc w:val="left"/>
            </w:pPr>
            <w:r w:rsidRPr="007F5D74">
              <w:rPr>
                <w:b/>
                <w:bCs/>
              </w:rPr>
              <w:t>Teilnehmererklärung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DB3876" w14:textId="05BE74DC" w:rsidR="00884B3C" w:rsidRDefault="00884B3C" w:rsidP="002B3DC3">
            <w:pPr>
              <w:jc w:val="left"/>
            </w:pPr>
            <w:r w:rsidRPr="00691D8C">
              <w:rPr>
                <w:highlight w:val="yellow"/>
              </w:rPr>
              <w:t>Ja</w:t>
            </w:r>
            <w:r w:rsidR="00ED11E1">
              <w:rPr>
                <w:highlight w:val="yellow"/>
              </w:rPr>
              <w:t xml:space="preserve"> </w:t>
            </w:r>
            <w:sdt>
              <w:sdtPr>
                <w:rPr>
                  <w:highlight w:val="yellow"/>
                </w:rPr>
                <w:id w:val="7816131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91D8C"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CE4FA" w:themeFill="accent6"/>
          </w:tcPr>
          <w:p w14:paraId="481203FF" w14:textId="03134B78" w:rsidR="00884B3C" w:rsidRPr="00F10F2F" w:rsidRDefault="00884B3C" w:rsidP="002B3DC3">
            <w:pPr>
              <w:jc w:val="left"/>
            </w:pPr>
          </w:p>
        </w:tc>
      </w:tr>
      <w:tr w:rsidR="00217599" w14:paraId="10C21F7A" w14:textId="77777777" w:rsidTr="00217599">
        <w:trPr>
          <w:trHeight w:val="70"/>
          <w:jc w:val="center"/>
        </w:trPr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18E70A" w14:textId="7791A3A9" w:rsidR="00217599" w:rsidRDefault="00217599" w:rsidP="00FC61B9">
            <w:pPr>
              <w:jc w:val="left"/>
              <w:rPr>
                <w:b/>
                <w:bCs/>
              </w:rPr>
            </w:pPr>
            <w:r>
              <w:t>Dateiname:</w:t>
            </w:r>
          </w:p>
        </w:tc>
        <w:tc>
          <w:tcPr>
            <w:tcW w:w="351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F85FF6" w14:textId="6020A0F4" w:rsidR="00217599" w:rsidRPr="00691D8C" w:rsidRDefault="00217599" w:rsidP="00FC61B9">
            <w:pPr>
              <w:jc w:val="left"/>
              <w:rPr>
                <w:highlight w:val="yellow"/>
              </w:rPr>
            </w:pPr>
            <w:r w:rsidRPr="00217599">
              <w:rPr>
                <w:color w:val="auto"/>
              </w:rPr>
              <w:t>KVBS</w:t>
            </w:r>
            <w:r w:rsidR="00495CBF">
              <w:rPr>
                <w:color w:val="auto"/>
              </w:rPr>
              <w:t>2</w:t>
            </w:r>
            <w:r w:rsidRPr="00217599">
              <w:rPr>
                <w:color w:val="auto"/>
              </w:rPr>
              <w:t>_7</w:t>
            </w:r>
            <w:r w:rsidR="00AF71FD">
              <w:rPr>
                <w:color w:val="auto"/>
              </w:rPr>
              <w:t>11</w:t>
            </w:r>
            <w:r w:rsidR="00495CBF">
              <w:rPr>
                <w:color w:val="auto"/>
              </w:rPr>
              <w:t>.00</w:t>
            </w:r>
            <w:r w:rsidRPr="00217599">
              <w:rPr>
                <w:color w:val="auto"/>
              </w:rPr>
              <w:t>_AUU</w:t>
            </w:r>
            <w:r w:rsidR="00495CBF">
              <w:rPr>
                <w:color w:val="auto"/>
              </w:rPr>
              <w:t>_TNW</w:t>
            </w:r>
            <w:r w:rsidRPr="00217599">
              <w:rPr>
                <w:color w:val="auto"/>
              </w:rPr>
              <w:t xml:space="preserve">_FB04 </w:t>
            </w:r>
            <w:r w:rsidR="007F5D74" w:rsidRPr="007F5D74">
              <w:rPr>
                <w:color w:val="auto"/>
              </w:rPr>
              <w:t xml:space="preserve">Teilnehmererklärung </w:t>
            </w:r>
            <w:r w:rsidR="006D7971">
              <w:rPr>
                <w:color w:val="auto"/>
                <w:lang w:val="nl-NL"/>
              </w:rPr>
              <w:t>713.02 BIM-M</w:t>
            </w:r>
            <w:r w:rsidR="006D7971" w:rsidRPr="00FE23F6">
              <w:rPr>
                <w:color w:val="auto"/>
                <w:lang w:val="nl-NL"/>
              </w:rPr>
              <w:t>_</w:t>
            </w:r>
            <w:r w:rsidR="00EC5198">
              <w:rPr>
                <w:color w:val="auto"/>
                <w:lang w:val="nl-NL"/>
              </w:rPr>
              <w:t>f</w:t>
            </w:r>
            <w:r w:rsidR="00EC5198" w:rsidRPr="00FE23F6">
              <w:rPr>
                <w:color w:val="auto"/>
                <w:lang w:val="nl-NL"/>
              </w:rPr>
              <w:t>_202</w:t>
            </w:r>
            <w:r w:rsidR="00EC5198">
              <w:rPr>
                <w:color w:val="auto"/>
                <w:lang w:val="nl-NL"/>
              </w:rPr>
              <w:t>60518</w:t>
            </w:r>
            <w:r w:rsidR="006D7971" w:rsidRPr="00FE23F6">
              <w:rPr>
                <w:color w:val="auto"/>
                <w:lang w:val="nl-NL"/>
              </w:rPr>
              <w:t>.docx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0C86218F" w14:textId="77777777" w:rsidR="00217599" w:rsidRPr="00F10F2F" w:rsidRDefault="00217599" w:rsidP="00FC61B9">
            <w:pPr>
              <w:jc w:val="left"/>
            </w:pPr>
          </w:p>
        </w:tc>
      </w:tr>
      <w:tr w:rsidR="00495CBF" w:rsidRPr="00F10F2F" w14:paraId="3B10C2AA" w14:textId="77777777" w:rsidTr="009832A3">
        <w:trPr>
          <w:trHeight w:val="70"/>
          <w:jc w:val="center"/>
        </w:trPr>
        <w:tc>
          <w:tcPr>
            <w:tcW w:w="78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3F23EA" w14:textId="77777777" w:rsidR="00495CBF" w:rsidRPr="00F45D96" w:rsidRDefault="00495CBF" w:rsidP="009832A3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FB04</w:t>
            </w:r>
            <w:r w:rsidRPr="68A5349E">
              <w:rPr>
                <w:b/>
                <w:bCs/>
              </w:rPr>
              <w:t xml:space="preserve"> </w:t>
            </w:r>
          </w:p>
        </w:tc>
        <w:tc>
          <w:tcPr>
            <w:tcW w:w="27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519244" w14:textId="77777777" w:rsidR="00495CBF" w:rsidRPr="00691D8C" w:rsidRDefault="00495CBF" w:rsidP="009832A3">
            <w:pPr>
              <w:jc w:val="left"/>
            </w:pPr>
            <w:r>
              <w:rPr>
                <w:b/>
                <w:bCs/>
              </w:rPr>
              <w:t>Unternehmensdatenblatt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64EE67" w14:textId="77777777" w:rsidR="00495CBF" w:rsidRDefault="00495CBF" w:rsidP="009832A3">
            <w:pPr>
              <w:jc w:val="left"/>
            </w:pPr>
            <w:r w:rsidRPr="00691D8C">
              <w:rPr>
                <w:highlight w:val="yellow"/>
              </w:rPr>
              <w:t>Ja</w:t>
            </w:r>
            <w:r>
              <w:rPr>
                <w:highlight w:val="yellow"/>
              </w:rPr>
              <w:t xml:space="preserve"> </w:t>
            </w:r>
            <w:sdt>
              <w:sdtPr>
                <w:rPr>
                  <w:highlight w:val="yellow"/>
                </w:rPr>
                <w:id w:val="-938753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91D8C"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CE4FA" w:themeFill="accent6"/>
          </w:tcPr>
          <w:p w14:paraId="4C1ACBFF" w14:textId="77777777" w:rsidR="00495CBF" w:rsidRPr="00F10F2F" w:rsidRDefault="00495CBF" w:rsidP="009832A3">
            <w:pPr>
              <w:jc w:val="left"/>
            </w:pPr>
          </w:p>
        </w:tc>
      </w:tr>
      <w:tr w:rsidR="00495CBF" w:rsidRPr="00F10F2F" w14:paraId="4B57EB33" w14:textId="77777777" w:rsidTr="009832A3">
        <w:trPr>
          <w:trHeight w:val="70"/>
          <w:jc w:val="center"/>
        </w:trPr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08C31C" w14:textId="77777777" w:rsidR="00495CBF" w:rsidRDefault="00495CBF" w:rsidP="009832A3">
            <w:pPr>
              <w:jc w:val="left"/>
              <w:rPr>
                <w:b/>
                <w:bCs/>
              </w:rPr>
            </w:pPr>
            <w:r>
              <w:t>Dateiname:</w:t>
            </w:r>
          </w:p>
        </w:tc>
        <w:tc>
          <w:tcPr>
            <w:tcW w:w="351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31CA5D" w14:textId="50ADF033" w:rsidR="00495CBF" w:rsidRPr="00691D8C" w:rsidRDefault="00495CBF" w:rsidP="009832A3">
            <w:pPr>
              <w:jc w:val="left"/>
              <w:rPr>
                <w:highlight w:val="yellow"/>
              </w:rPr>
            </w:pPr>
            <w:r w:rsidRPr="00217599">
              <w:rPr>
                <w:color w:val="auto"/>
              </w:rPr>
              <w:t>KVBS</w:t>
            </w:r>
            <w:r>
              <w:rPr>
                <w:color w:val="auto"/>
              </w:rPr>
              <w:t>2</w:t>
            </w:r>
            <w:r w:rsidRPr="00217599">
              <w:rPr>
                <w:color w:val="auto"/>
              </w:rPr>
              <w:t>_7</w:t>
            </w:r>
            <w:r>
              <w:rPr>
                <w:color w:val="auto"/>
              </w:rPr>
              <w:t>11.00</w:t>
            </w:r>
            <w:r w:rsidRPr="00217599">
              <w:rPr>
                <w:color w:val="auto"/>
              </w:rPr>
              <w:t>_AUU</w:t>
            </w:r>
            <w:r>
              <w:rPr>
                <w:color w:val="auto"/>
              </w:rPr>
              <w:t>_TNW</w:t>
            </w:r>
            <w:r w:rsidRPr="00217599">
              <w:rPr>
                <w:color w:val="auto"/>
              </w:rPr>
              <w:t>_FB0</w:t>
            </w:r>
            <w:r w:rsidR="00D80A77">
              <w:rPr>
                <w:color w:val="auto"/>
              </w:rPr>
              <w:t>5</w:t>
            </w:r>
            <w:r w:rsidRPr="00217599">
              <w:rPr>
                <w:color w:val="auto"/>
              </w:rPr>
              <w:t xml:space="preserve"> </w:t>
            </w:r>
            <w:r>
              <w:rPr>
                <w:color w:val="auto"/>
              </w:rPr>
              <w:t xml:space="preserve">Unternehmensdatenblatt </w:t>
            </w:r>
            <w:r w:rsidR="006D7971">
              <w:rPr>
                <w:color w:val="auto"/>
                <w:lang w:val="nl-NL"/>
              </w:rPr>
              <w:t>713.02 BIM-M</w:t>
            </w:r>
            <w:r w:rsidR="006D7971" w:rsidRPr="00FE23F6">
              <w:rPr>
                <w:color w:val="auto"/>
                <w:lang w:val="nl-NL"/>
              </w:rPr>
              <w:t>_f_202</w:t>
            </w:r>
            <w:r w:rsidR="006D7971">
              <w:rPr>
                <w:color w:val="auto"/>
                <w:lang w:val="nl-NL"/>
              </w:rPr>
              <w:t>60</w:t>
            </w:r>
            <w:r w:rsidR="00EC5198">
              <w:rPr>
                <w:color w:val="auto"/>
                <w:lang w:val="nl-NL"/>
              </w:rPr>
              <w:t>518</w:t>
            </w:r>
            <w:r w:rsidR="006D7971" w:rsidRPr="00FE23F6">
              <w:rPr>
                <w:color w:val="auto"/>
                <w:lang w:val="nl-NL"/>
              </w:rPr>
              <w:t>.docx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252D0650" w14:textId="77777777" w:rsidR="00495CBF" w:rsidRPr="00F10F2F" w:rsidRDefault="00495CBF" w:rsidP="009832A3">
            <w:pPr>
              <w:jc w:val="left"/>
            </w:pPr>
          </w:p>
        </w:tc>
      </w:tr>
      <w:tr w:rsidR="005C19C2" w14:paraId="55EE64A1" w14:textId="77777777" w:rsidTr="0099505E">
        <w:trPr>
          <w:trHeight w:val="70"/>
          <w:jc w:val="center"/>
        </w:trPr>
        <w:tc>
          <w:tcPr>
            <w:tcW w:w="78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428C5F" w14:textId="1C9ADDA3" w:rsidR="005C19C2" w:rsidRPr="00F45D96" w:rsidRDefault="005C19C2" w:rsidP="0099505E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FB05</w:t>
            </w:r>
            <w:r w:rsidRPr="68A5349E">
              <w:rPr>
                <w:b/>
                <w:bCs/>
              </w:rPr>
              <w:t xml:space="preserve"> </w:t>
            </w:r>
          </w:p>
        </w:tc>
        <w:tc>
          <w:tcPr>
            <w:tcW w:w="27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0FFD25" w14:textId="5D7F674E" w:rsidR="005C19C2" w:rsidRPr="007E656A" w:rsidRDefault="005C19C2" w:rsidP="0099505E">
            <w:pPr>
              <w:jc w:val="left"/>
              <w:rPr>
                <w:b/>
                <w:bCs/>
              </w:rPr>
            </w:pPr>
            <w:r w:rsidRPr="007E656A">
              <w:rPr>
                <w:b/>
                <w:bCs/>
              </w:rPr>
              <w:t>Erklärung zum Nichtvorliegen von Aus-schlussgründen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6F25BE" w14:textId="77777777" w:rsidR="005C19C2" w:rsidRDefault="005C19C2" w:rsidP="0099505E">
            <w:pPr>
              <w:jc w:val="left"/>
            </w:pPr>
            <w:r w:rsidRPr="00691D8C">
              <w:rPr>
                <w:highlight w:val="yellow"/>
              </w:rPr>
              <w:t>Ja</w:t>
            </w:r>
            <w:r>
              <w:rPr>
                <w:highlight w:val="yellow"/>
              </w:rPr>
              <w:t xml:space="preserve"> </w:t>
            </w:r>
            <w:sdt>
              <w:sdtPr>
                <w:rPr>
                  <w:highlight w:val="yellow"/>
                </w:rPr>
                <w:id w:val="-781881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91D8C"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CE4FA" w:themeFill="accent6"/>
          </w:tcPr>
          <w:p w14:paraId="6607D7CB" w14:textId="77777777" w:rsidR="005C19C2" w:rsidRPr="00F10F2F" w:rsidRDefault="005C19C2" w:rsidP="0099505E">
            <w:pPr>
              <w:jc w:val="left"/>
            </w:pPr>
          </w:p>
        </w:tc>
      </w:tr>
      <w:tr w:rsidR="00152494" w14:paraId="7B7FA4D1" w14:textId="77777777" w:rsidTr="00152494">
        <w:trPr>
          <w:trHeight w:val="70"/>
          <w:jc w:val="center"/>
        </w:trPr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97652E" w14:textId="77777777" w:rsidR="00152494" w:rsidRDefault="00152494" w:rsidP="0099505E">
            <w:pPr>
              <w:jc w:val="left"/>
              <w:rPr>
                <w:b/>
                <w:bCs/>
              </w:rPr>
            </w:pPr>
            <w:r>
              <w:lastRenderedPageBreak/>
              <w:t>Dateiname:</w:t>
            </w:r>
          </w:p>
        </w:tc>
        <w:tc>
          <w:tcPr>
            <w:tcW w:w="351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05397B" w14:textId="1451CC93" w:rsidR="00152494" w:rsidRPr="00691D8C" w:rsidRDefault="00152494" w:rsidP="0099505E">
            <w:pPr>
              <w:jc w:val="left"/>
              <w:rPr>
                <w:highlight w:val="yellow"/>
              </w:rPr>
            </w:pPr>
            <w:r w:rsidRPr="00152494">
              <w:rPr>
                <w:color w:val="auto"/>
              </w:rPr>
              <w:t>KVBS</w:t>
            </w:r>
            <w:r w:rsidR="00495CBF">
              <w:rPr>
                <w:color w:val="auto"/>
              </w:rPr>
              <w:t>2</w:t>
            </w:r>
            <w:r w:rsidRPr="00152494">
              <w:rPr>
                <w:color w:val="auto"/>
              </w:rPr>
              <w:t>_7</w:t>
            </w:r>
            <w:r w:rsidR="00C03617">
              <w:rPr>
                <w:color w:val="auto"/>
              </w:rPr>
              <w:t>11</w:t>
            </w:r>
            <w:r w:rsidR="00495CBF">
              <w:rPr>
                <w:color w:val="auto"/>
              </w:rPr>
              <w:t>.00</w:t>
            </w:r>
            <w:r w:rsidRPr="00152494">
              <w:rPr>
                <w:color w:val="auto"/>
              </w:rPr>
              <w:t>_AUU</w:t>
            </w:r>
            <w:r w:rsidR="00495CBF">
              <w:rPr>
                <w:color w:val="auto"/>
              </w:rPr>
              <w:t>_TNW</w:t>
            </w:r>
            <w:r w:rsidRPr="00152494">
              <w:rPr>
                <w:color w:val="auto"/>
              </w:rPr>
              <w:t xml:space="preserve">_FB05 </w:t>
            </w:r>
            <w:r w:rsidR="00495CBF">
              <w:rPr>
                <w:color w:val="auto"/>
              </w:rPr>
              <w:t>Erklärung Ausschlussgründe</w:t>
            </w:r>
            <w:r w:rsidR="006D7971">
              <w:rPr>
                <w:color w:val="auto"/>
                <w:lang w:val="nl-NL"/>
              </w:rPr>
              <w:t xml:space="preserve"> 713.02 BIM-M</w:t>
            </w:r>
            <w:r w:rsidR="006D7971" w:rsidRPr="00FE23F6">
              <w:rPr>
                <w:color w:val="auto"/>
                <w:lang w:val="nl-NL"/>
              </w:rPr>
              <w:t>_f_202</w:t>
            </w:r>
            <w:r w:rsidR="006D7971">
              <w:rPr>
                <w:color w:val="auto"/>
                <w:lang w:val="nl-NL"/>
              </w:rPr>
              <w:t>60</w:t>
            </w:r>
            <w:r w:rsidR="00EC5198">
              <w:rPr>
                <w:color w:val="auto"/>
                <w:lang w:val="nl-NL"/>
              </w:rPr>
              <w:t>518</w:t>
            </w:r>
            <w:r w:rsidR="006D7971" w:rsidRPr="00FE23F6">
              <w:rPr>
                <w:color w:val="auto"/>
                <w:lang w:val="nl-NL"/>
              </w:rPr>
              <w:t>.docx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047AF117" w14:textId="77777777" w:rsidR="00152494" w:rsidRPr="00F10F2F" w:rsidRDefault="00152494" w:rsidP="0099505E">
            <w:pPr>
              <w:jc w:val="left"/>
            </w:pPr>
          </w:p>
        </w:tc>
      </w:tr>
      <w:tr w:rsidR="009C4EB9" w:rsidRPr="00F10F2F" w14:paraId="7982A78E" w14:textId="77777777" w:rsidTr="009832A3">
        <w:trPr>
          <w:trHeight w:val="70"/>
          <w:jc w:val="center"/>
        </w:trPr>
        <w:tc>
          <w:tcPr>
            <w:tcW w:w="78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FC981C" w14:textId="7827C35D" w:rsidR="009C4EB9" w:rsidRPr="00F45D96" w:rsidRDefault="009C4EB9" w:rsidP="009832A3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FB06</w:t>
            </w:r>
            <w:r w:rsidRPr="68A5349E">
              <w:rPr>
                <w:b/>
                <w:bCs/>
              </w:rPr>
              <w:t xml:space="preserve"> </w:t>
            </w:r>
          </w:p>
        </w:tc>
        <w:tc>
          <w:tcPr>
            <w:tcW w:w="27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646F9F" w14:textId="558934E2" w:rsidR="009C4EB9" w:rsidRPr="00691D8C" w:rsidRDefault="009C4EB9" w:rsidP="009832A3">
            <w:pPr>
              <w:jc w:val="left"/>
            </w:pPr>
            <w:r>
              <w:rPr>
                <w:b/>
                <w:bCs/>
              </w:rPr>
              <w:t>Erklärung Bewerbergemeinschaft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1AED91" w14:textId="77777777" w:rsidR="009C4EB9" w:rsidRDefault="009C4EB9" w:rsidP="009832A3">
            <w:pPr>
              <w:jc w:val="left"/>
            </w:pPr>
            <w:r w:rsidRPr="00691D8C">
              <w:rPr>
                <w:highlight w:val="yellow"/>
              </w:rPr>
              <w:t>Ja</w:t>
            </w:r>
            <w:r>
              <w:rPr>
                <w:highlight w:val="yellow"/>
              </w:rPr>
              <w:t xml:space="preserve"> </w:t>
            </w:r>
            <w:sdt>
              <w:sdtPr>
                <w:rPr>
                  <w:highlight w:val="yellow"/>
                </w:rPr>
                <w:id w:val="-589698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91D8C"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CE4FA" w:themeFill="accent6"/>
          </w:tcPr>
          <w:p w14:paraId="4818C677" w14:textId="77777777" w:rsidR="009C4EB9" w:rsidRPr="00F10F2F" w:rsidRDefault="009C4EB9" w:rsidP="009832A3">
            <w:pPr>
              <w:jc w:val="left"/>
            </w:pPr>
          </w:p>
        </w:tc>
      </w:tr>
      <w:tr w:rsidR="009C4EB9" w:rsidRPr="00F10F2F" w14:paraId="38EB63D6" w14:textId="77777777" w:rsidTr="009832A3">
        <w:trPr>
          <w:trHeight w:val="70"/>
          <w:jc w:val="center"/>
        </w:trPr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62FB1B" w14:textId="77777777" w:rsidR="009C4EB9" w:rsidRDefault="009C4EB9" w:rsidP="009832A3">
            <w:pPr>
              <w:jc w:val="left"/>
              <w:rPr>
                <w:b/>
                <w:bCs/>
              </w:rPr>
            </w:pPr>
            <w:r>
              <w:t>Dateiname:</w:t>
            </w:r>
          </w:p>
        </w:tc>
        <w:tc>
          <w:tcPr>
            <w:tcW w:w="351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4812DA" w14:textId="264AE734" w:rsidR="009C4EB9" w:rsidRPr="00691D8C" w:rsidRDefault="009C4EB9" w:rsidP="009832A3">
            <w:pPr>
              <w:jc w:val="left"/>
              <w:rPr>
                <w:highlight w:val="yellow"/>
              </w:rPr>
            </w:pPr>
            <w:r w:rsidRPr="00217599">
              <w:rPr>
                <w:color w:val="auto"/>
              </w:rPr>
              <w:t>KVBS</w:t>
            </w:r>
            <w:r>
              <w:rPr>
                <w:color w:val="auto"/>
              </w:rPr>
              <w:t>2</w:t>
            </w:r>
            <w:r w:rsidRPr="00217599">
              <w:rPr>
                <w:color w:val="auto"/>
              </w:rPr>
              <w:t>_7</w:t>
            </w:r>
            <w:r>
              <w:rPr>
                <w:color w:val="auto"/>
              </w:rPr>
              <w:t>11.00</w:t>
            </w:r>
            <w:r w:rsidRPr="00217599">
              <w:rPr>
                <w:color w:val="auto"/>
              </w:rPr>
              <w:t>_AUU</w:t>
            </w:r>
            <w:r>
              <w:rPr>
                <w:color w:val="auto"/>
              </w:rPr>
              <w:t>_TNW</w:t>
            </w:r>
            <w:r w:rsidRPr="00217599">
              <w:rPr>
                <w:color w:val="auto"/>
              </w:rPr>
              <w:t>_FB0</w:t>
            </w:r>
            <w:r>
              <w:rPr>
                <w:color w:val="auto"/>
              </w:rPr>
              <w:t>6</w:t>
            </w:r>
            <w:r w:rsidRPr="00217599">
              <w:rPr>
                <w:color w:val="auto"/>
              </w:rPr>
              <w:t xml:space="preserve"> </w:t>
            </w:r>
            <w:r>
              <w:rPr>
                <w:color w:val="auto"/>
              </w:rPr>
              <w:t xml:space="preserve">Erklärung Bewerbergemeinschaft </w:t>
            </w:r>
            <w:r w:rsidR="006D7971">
              <w:rPr>
                <w:color w:val="auto"/>
                <w:lang w:val="nl-NL"/>
              </w:rPr>
              <w:t>713.02 BIM-M</w:t>
            </w:r>
            <w:r w:rsidR="006D7971" w:rsidRPr="00FE23F6">
              <w:rPr>
                <w:color w:val="auto"/>
                <w:lang w:val="nl-NL"/>
              </w:rPr>
              <w:t>_f_202</w:t>
            </w:r>
            <w:r w:rsidR="006D7971">
              <w:rPr>
                <w:color w:val="auto"/>
                <w:lang w:val="nl-NL"/>
              </w:rPr>
              <w:t>60</w:t>
            </w:r>
            <w:r w:rsidR="00EC5198">
              <w:rPr>
                <w:color w:val="auto"/>
                <w:lang w:val="nl-NL"/>
              </w:rPr>
              <w:t>518</w:t>
            </w:r>
            <w:r w:rsidR="006D7971" w:rsidRPr="00FE23F6">
              <w:rPr>
                <w:color w:val="auto"/>
                <w:lang w:val="nl-NL"/>
              </w:rPr>
              <w:t>.docx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5C07F914" w14:textId="77777777" w:rsidR="009C4EB9" w:rsidRPr="00F10F2F" w:rsidRDefault="009C4EB9" w:rsidP="009832A3">
            <w:pPr>
              <w:jc w:val="left"/>
            </w:pPr>
          </w:p>
        </w:tc>
      </w:tr>
      <w:tr w:rsidR="009C4EB9" w:rsidRPr="00F10F2F" w14:paraId="4A3B2935" w14:textId="77777777" w:rsidTr="009832A3">
        <w:trPr>
          <w:trHeight w:val="70"/>
          <w:jc w:val="center"/>
        </w:trPr>
        <w:tc>
          <w:tcPr>
            <w:tcW w:w="78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1BCFD1" w14:textId="77FCC154" w:rsidR="009C4EB9" w:rsidRPr="00F45D96" w:rsidRDefault="009C4EB9" w:rsidP="009832A3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FB07</w:t>
            </w:r>
            <w:r w:rsidRPr="68A5349E">
              <w:rPr>
                <w:b/>
                <w:bCs/>
              </w:rPr>
              <w:t xml:space="preserve"> </w:t>
            </w:r>
          </w:p>
        </w:tc>
        <w:tc>
          <w:tcPr>
            <w:tcW w:w="27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004884" w14:textId="641EF700" w:rsidR="009C4EB9" w:rsidRPr="00691D8C" w:rsidRDefault="009C4EB9" w:rsidP="009832A3">
            <w:pPr>
              <w:jc w:val="left"/>
            </w:pPr>
            <w:r>
              <w:rPr>
                <w:b/>
                <w:bCs/>
              </w:rPr>
              <w:t>Eignungsleihe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EA9D49" w14:textId="77777777" w:rsidR="009C4EB9" w:rsidRDefault="009C4EB9" w:rsidP="009832A3">
            <w:pPr>
              <w:jc w:val="left"/>
            </w:pPr>
            <w:r w:rsidRPr="00691D8C">
              <w:rPr>
                <w:highlight w:val="yellow"/>
              </w:rPr>
              <w:t>Ja</w:t>
            </w:r>
            <w:r>
              <w:rPr>
                <w:highlight w:val="yellow"/>
              </w:rPr>
              <w:t xml:space="preserve"> </w:t>
            </w:r>
            <w:sdt>
              <w:sdtPr>
                <w:rPr>
                  <w:highlight w:val="yellow"/>
                </w:rPr>
                <w:id w:val="-2912821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91D8C"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CE4FA" w:themeFill="accent6"/>
          </w:tcPr>
          <w:p w14:paraId="0EA0CF3E" w14:textId="77777777" w:rsidR="009C4EB9" w:rsidRPr="00F10F2F" w:rsidRDefault="009C4EB9" w:rsidP="009832A3">
            <w:pPr>
              <w:jc w:val="left"/>
            </w:pPr>
          </w:p>
        </w:tc>
      </w:tr>
      <w:tr w:rsidR="009C4EB9" w:rsidRPr="00F10F2F" w14:paraId="7A06D152" w14:textId="77777777" w:rsidTr="009832A3">
        <w:trPr>
          <w:trHeight w:val="70"/>
          <w:jc w:val="center"/>
        </w:trPr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A8AC1F" w14:textId="77777777" w:rsidR="009C4EB9" w:rsidRDefault="009C4EB9" w:rsidP="009832A3">
            <w:pPr>
              <w:jc w:val="left"/>
              <w:rPr>
                <w:b/>
                <w:bCs/>
              </w:rPr>
            </w:pPr>
            <w:r>
              <w:t>Dateiname:</w:t>
            </w:r>
          </w:p>
        </w:tc>
        <w:tc>
          <w:tcPr>
            <w:tcW w:w="351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E0013F" w14:textId="5DE413B6" w:rsidR="009C4EB9" w:rsidRPr="00691D8C" w:rsidRDefault="009C4EB9" w:rsidP="009832A3">
            <w:pPr>
              <w:jc w:val="left"/>
              <w:rPr>
                <w:highlight w:val="yellow"/>
              </w:rPr>
            </w:pPr>
            <w:r w:rsidRPr="00217599">
              <w:rPr>
                <w:color w:val="auto"/>
              </w:rPr>
              <w:t>KVBS</w:t>
            </w:r>
            <w:r>
              <w:rPr>
                <w:color w:val="auto"/>
              </w:rPr>
              <w:t>2</w:t>
            </w:r>
            <w:r w:rsidRPr="00217599">
              <w:rPr>
                <w:color w:val="auto"/>
              </w:rPr>
              <w:t>_7</w:t>
            </w:r>
            <w:r>
              <w:rPr>
                <w:color w:val="auto"/>
              </w:rPr>
              <w:t>11.00</w:t>
            </w:r>
            <w:r w:rsidRPr="00217599">
              <w:rPr>
                <w:color w:val="auto"/>
              </w:rPr>
              <w:t>_AUU</w:t>
            </w:r>
            <w:r>
              <w:rPr>
                <w:color w:val="auto"/>
              </w:rPr>
              <w:t>_TNW</w:t>
            </w:r>
            <w:r w:rsidRPr="00217599">
              <w:rPr>
                <w:color w:val="auto"/>
              </w:rPr>
              <w:t>_FB0</w:t>
            </w:r>
            <w:r>
              <w:rPr>
                <w:color w:val="auto"/>
              </w:rPr>
              <w:t>7</w:t>
            </w:r>
            <w:r w:rsidRPr="00217599">
              <w:rPr>
                <w:color w:val="auto"/>
              </w:rPr>
              <w:t xml:space="preserve"> </w:t>
            </w:r>
            <w:r>
              <w:rPr>
                <w:color w:val="auto"/>
              </w:rPr>
              <w:t xml:space="preserve">Eignungsleihe </w:t>
            </w:r>
            <w:r w:rsidR="006D7971">
              <w:rPr>
                <w:color w:val="auto"/>
                <w:lang w:val="nl-NL"/>
              </w:rPr>
              <w:t>713.02 BIM-M</w:t>
            </w:r>
            <w:r w:rsidR="006D7971" w:rsidRPr="00FE23F6">
              <w:rPr>
                <w:color w:val="auto"/>
                <w:lang w:val="nl-NL"/>
              </w:rPr>
              <w:t>_f_202</w:t>
            </w:r>
            <w:r w:rsidR="006D7971">
              <w:rPr>
                <w:color w:val="auto"/>
                <w:lang w:val="nl-NL"/>
              </w:rPr>
              <w:t>60</w:t>
            </w:r>
            <w:r w:rsidR="00EC5198">
              <w:rPr>
                <w:color w:val="auto"/>
                <w:lang w:val="nl-NL"/>
              </w:rPr>
              <w:t>518</w:t>
            </w:r>
            <w:r w:rsidR="006D7971" w:rsidRPr="00FE23F6">
              <w:rPr>
                <w:color w:val="auto"/>
                <w:lang w:val="nl-NL"/>
              </w:rPr>
              <w:t>.docx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139C9B84" w14:textId="77777777" w:rsidR="009C4EB9" w:rsidRPr="00F10F2F" w:rsidRDefault="009C4EB9" w:rsidP="009832A3">
            <w:pPr>
              <w:jc w:val="left"/>
            </w:pPr>
          </w:p>
        </w:tc>
      </w:tr>
      <w:tr w:rsidR="00884B3C" w14:paraId="7FC764D0" w14:textId="77777777" w:rsidTr="00416BE6">
        <w:trPr>
          <w:trHeight w:val="869"/>
          <w:jc w:val="center"/>
        </w:trPr>
        <w:tc>
          <w:tcPr>
            <w:tcW w:w="78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A578B1" w14:textId="6AB735D0" w:rsidR="00884B3C" w:rsidRPr="00F45D96" w:rsidRDefault="003617F8" w:rsidP="002B3DC3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FB0</w:t>
            </w:r>
            <w:r w:rsidR="007E656A">
              <w:rPr>
                <w:b/>
                <w:bCs/>
              </w:rPr>
              <w:t>8</w:t>
            </w:r>
          </w:p>
        </w:tc>
        <w:tc>
          <w:tcPr>
            <w:tcW w:w="27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DC1A29" w14:textId="77777777" w:rsidR="00884B3C" w:rsidRDefault="007E656A" w:rsidP="002B3DC3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Handels- und Berufsregister</w:t>
            </w:r>
          </w:p>
          <w:p w14:paraId="300BF8C4" w14:textId="30109CF6" w:rsidR="007E656A" w:rsidRPr="007E656A" w:rsidRDefault="007E656A" w:rsidP="002B3DC3">
            <w:pPr>
              <w:jc w:val="left"/>
            </w:pPr>
            <w:r w:rsidRPr="007E656A">
              <w:t>Vorzulegen vom Bewerber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53468D" w14:textId="7695C0C9" w:rsidR="00884B3C" w:rsidRDefault="00884B3C" w:rsidP="002B3DC3">
            <w:pPr>
              <w:jc w:val="left"/>
            </w:pPr>
            <w:r w:rsidRPr="005236A0">
              <w:rPr>
                <w:highlight w:val="yellow"/>
              </w:rPr>
              <w:t>Ja</w:t>
            </w:r>
            <w:r w:rsidR="00ED11E1">
              <w:rPr>
                <w:highlight w:val="yellow"/>
              </w:rPr>
              <w:t xml:space="preserve"> </w:t>
            </w:r>
            <w:sdt>
              <w:sdtPr>
                <w:rPr>
                  <w:highlight w:val="yellow"/>
                </w:rPr>
                <w:id w:val="-3894294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36A0"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CE4FA" w:themeFill="accent6"/>
          </w:tcPr>
          <w:p w14:paraId="53C676C6" w14:textId="3E34B429" w:rsidR="00884B3C" w:rsidRPr="00F10F2F" w:rsidRDefault="00884B3C" w:rsidP="002B3DC3">
            <w:pPr>
              <w:jc w:val="left"/>
              <w:rPr>
                <w:highlight w:val="yellow"/>
              </w:rPr>
            </w:pPr>
          </w:p>
        </w:tc>
      </w:tr>
      <w:tr w:rsidR="00353452" w14:paraId="60B5A712" w14:textId="77777777" w:rsidTr="00353452">
        <w:trPr>
          <w:trHeight w:val="80"/>
          <w:jc w:val="center"/>
        </w:trPr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738C6E" w14:textId="77777777" w:rsidR="00353452" w:rsidRPr="005236A0" w:rsidRDefault="00353452" w:rsidP="002B3DC3">
            <w:pPr>
              <w:jc w:val="left"/>
            </w:pPr>
            <w:r w:rsidRPr="005236A0">
              <w:t xml:space="preserve">Dateiname: </w:t>
            </w:r>
          </w:p>
        </w:tc>
        <w:tc>
          <w:tcPr>
            <w:tcW w:w="351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8F7949" w14:textId="37B8DFF2" w:rsidR="00353452" w:rsidRPr="005236A0" w:rsidRDefault="00353452" w:rsidP="002B3DC3">
            <w:pPr>
              <w:jc w:val="left"/>
              <w:rPr>
                <w:highlight w:val="yellow"/>
              </w:rPr>
            </w:pPr>
            <w:r w:rsidRPr="00353452">
              <w:rPr>
                <w:color w:val="auto"/>
              </w:rPr>
              <w:t>KVBS</w:t>
            </w:r>
            <w:r w:rsidR="00495CBF">
              <w:rPr>
                <w:color w:val="auto"/>
              </w:rPr>
              <w:t>2</w:t>
            </w:r>
            <w:r w:rsidRPr="00353452">
              <w:rPr>
                <w:color w:val="auto"/>
              </w:rPr>
              <w:t>_7</w:t>
            </w:r>
            <w:r w:rsidR="00C03617">
              <w:rPr>
                <w:color w:val="auto"/>
              </w:rPr>
              <w:t>11</w:t>
            </w:r>
            <w:r w:rsidR="00495CBF">
              <w:rPr>
                <w:color w:val="auto"/>
              </w:rPr>
              <w:t>.00</w:t>
            </w:r>
            <w:r w:rsidRPr="00353452">
              <w:rPr>
                <w:color w:val="auto"/>
              </w:rPr>
              <w:t>_AUU</w:t>
            </w:r>
            <w:r w:rsidR="00495CBF">
              <w:rPr>
                <w:color w:val="auto"/>
              </w:rPr>
              <w:t>_TNW</w:t>
            </w:r>
            <w:r w:rsidRPr="00353452">
              <w:rPr>
                <w:color w:val="auto"/>
              </w:rPr>
              <w:t xml:space="preserve">_FB08 </w:t>
            </w:r>
            <w:r w:rsidR="00495CBF">
              <w:rPr>
                <w:color w:val="auto"/>
              </w:rPr>
              <w:t xml:space="preserve">Handels- und Berufsregister </w:t>
            </w:r>
            <w:r w:rsidR="006D7971">
              <w:rPr>
                <w:color w:val="auto"/>
                <w:lang w:val="nl-NL"/>
              </w:rPr>
              <w:t>713.02 BIM-M</w:t>
            </w:r>
            <w:r w:rsidR="006D7971" w:rsidRPr="00FE23F6">
              <w:rPr>
                <w:color w:val="auto"/>
                <w:lang w:val="nl-NL"/>
              </w:rPr>
              <w:t>_f_202</w:t>
            </w:r>
            <w:r w:rsidR="006D7971">
              <w:rPr>
                <w:color w:val="auto"/>
                <w:lang w:val="nl-NL"/>
              </w:rPr>
              <w:t>60</w:t>
            </w:r>
            <w:r w:rsidR="00EC5198">
              <w:rPr>
                <w:color w:val="auto"/>
                <w:lang w:val="nl-NL"/>
              </w:rPr>
              <w:t>518</w:t>
            </w:r>
            <w:r w:rsidR="006D7971" w:rsidRPr="00FE23F6">
              <w:rPr>
                <w:color w:val="auto"/>
                <w:lang w:val="nl-NL"/>
              </w:rPr>
              <w:t>.docx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5B2CCCB2" w14:textId="77777777" w:rsidR="00353452" w:rsidRDefault="00353452" w:rsidP="002B3DC3">
            <w:pPr>
              <w:jc w:val="left"/>
            </w:pPr>
          </w:p>
        </w:tc>
      </w:tr>
      <w:tr w:rsidR="0036033E" w14:paraId="249587DB" w14:textId="77777777" w:rsidTr="0099505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11"/>
          <w:jc w:val="center"/>
        </w:trPr>
        <w:tc>
          <w:tcPr>
            <w:tcW w:w="834" w:type="pct"/>
            <w:gridSpan w:val="2"/>
            <w:tcBorders>
              <w:left w:val="nil"/>
              <w:bottom w:val="nil"/>
              <w:right w:val="nil"/>
            </w:tcBorders>
          </w:tcPr>
          <w:p w14:paraId="793B2030" w14:textId="16E2A612" w:rsidR="0036033E" w:rsidRPr="005864BA" w:rsidRDefault="0036033E" w:rsidP="0099505E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FB0</w:t>
            </w:r>
            <w:r w:rsidR="00841EB1">
              <w:rPr>
                <w:b/>
                <w:bCs/>
              </w:rPr>
              <w:t>9</w:t>
            </w:r>
          </w:p>
        </w:tc>
        <w:tc>
          <w:tcPr>
            <w:tcW w:w="2683" w:type="pct"/>
            <w:tcBorders>
              <w:left w:val="nil"/>
              <w:bottom w:val="nil"/>
              <w:right w:val="nil"/>
            </w:tcBorders>
          </w:tcPr>
          <w:p w14:paraId="6C4ECD5E" w14:textId="77777777" w:rsidR="0036033E" w:rsidRDefault="0036033E" w:rsidP="0099505E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Erklärung zum Berufsstand</w:t>
            </w:r>
          </w:p>
          <w:p w14:paraId="262979C6" w14:textId="77777777" w:rsidR="0036033E" w:rsidRPr="005864BA" w:rsidRDefault="0036033E" w:rsidP="0099505E">
            <w:pPr>
              <w:jc w:val="left"/>
            </w:pPr>
            <w:r>
              <w:t>Vorzulegen vom Bewerber</w:t>
            </w:r>
          </w:p>
        </w:tc>
        <w:tc>
          <w:tcPr>
            <w:tcW w:w="784" w:type="pct"/>
            <w:tcBorders>
              <w:left w:val="nil"/>
              <w:bottom w:val="nil"/>
              <w:right w:val="nil"/>
            </w:tcBorders>
          </w:tcPr>
          <w:p w14:paraId="203166B1" w14:textId="77777777" w:rsidR="0036033E" w:rsidRDefault="0036033E" w:rsidP="0099505E">
            <w:pPr>
              <w:jc w:val="left"/>
            </w:pPr>
            <w:r w:rsidRPr="00C60CB3">
              <w:rPr>
                <w:highlight w:val="yellow"/>
              </w:rPr>
              <w:t xml:space="preserve">Ja </w:t>
            </w:r>
            <w:sdt>
              <w:sdtPr>
                <w:rPr>
                  <w:highlight w:val="yellow"/>
                </w:rPr>
                <w:id w:val="-689145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</w:p>
        </w:tc>
        <w:tc>
          <w:tcPr>
            <w:tcW w:w="699" w:type="pct"/>
            <w:tcBorders>
              <w:left w:val="nil"/>
              <w:bottom w:val="nil"/>
              <w:right w:val="nil"/>
            </w:tcBorders>
            <w:shd w:val="clear" w:color="auto" w:fill="BCE4FA" w:themeFill="accent6"/>
          </w:tcPr>
          <w:p w14:paraId="223D4BE6" w14:textId="77777777" w:rsidR="0036033E" w:rsidRDefault="0036033E" w:rsidP="0099505E">
            <w:pPr>
              <w:jc w:val="left"/>
            </w:pPr>
          </w:p>
        </w:tc>
      </w:tr>
      <w:tr w:rsidR="009818D5" w14:paraId="1DF9032D" w14:textId="77777777" w:rsidTr="009818D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61"/>
          <w:jc w:val="center"/>
        </w:trPr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89931C" w14:textId="77777777" w:rsidR="009818D5" w:rsidRPr="005864BA" w:rsidRDefault="009818D5" w:rsidP="0099505E">
            <w:pPr>
              <w:jc w:val="left"/>
            </w:pPr>
            <w:r>
              <w:t>Dateiname:</w:t>
            </w:r>
          </w:p>
        </w:tc>
        <w:tc>
          <w:tcPr>
            <w:tcW w:w="346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2B3E75" w14:textId="3450F535" w:rsidR="009818D5" w:rsidRPr="009818D5" w:rsidRDefault="009818D5" w:rsidP="0099505E">
            <w:pPr>
              <w:jc w:val="left"/>
              <w:rPr>
                <w:color w:val="auto"/>
              </w:rPr>
            </w:pPr>
            <w:r w:rsidRPr="009818D5">
              <w:rPr>
                <w:color w:val="auto"/>
              </w:rPr>
              <w:t>KVBS</w:t>
            </w:r>
            <w:r w:rsidR="00495CBF">
              <w:rPr>
                <w:color w:val="auto"/>
              </w:rPr>
              <w:t>2</w:t>
            </w:r>
            <w:r w:rsidRPr="009818D5">
              <w:rPr>
                <w:color w:val="auto"/>
              </w:rPr>
              <w:t>_7</w:t>
            </w:r>
            <w:r w:rsidR="00A52C92">
              <w:rPr>
                <w:color w:val="auto"/>
              </w:rPr>
              <w:t>11</w:t>
            </w:r>
            <w:r w:rsidR="00495CBF">
              <w:rPr>
                <w:color w:val="auto"/>
              </w:rPr>
              <w:t>.00</w:t>
            </w:r>
            <w:r w:rsidRPr="009818D5">
              <w:rPr>
                <w:color w:val="auto"/>
              </w:rPr>
              <w:t>_AUU</w:t>
            </w:r>
            <w:r w:rsidR="00495CBF">
              <w:rPr>
                <w:color w:val="auto"/>
              </w:rPr>
              <w:t>_TNW</w:t>
            </w:r>
            <w:r w:rsidRPr="009818D5">
              <w:rPr>
                <w:color w:val="auto"/>
              </w:rPr>
              <w:t xml:space="preserve">_FB09 </w:t>
            </w:r>
            <w:r w:rsidR="00495CBF">
              <w:rPr>
                <w:color w:val="auto"/>
              </w:rPr>
              <w:t xml:space="preserve">Erklärung Berufsstand </w:t>
            </w:r>
            <w:r w:rsidR="006D7971">
              <w:rPr>
                <w:color w:val="auto"/>
                <w:lang w:val="nl-NL"/>
              </w:rPr>
              <w:t>713.02 BIM-M</w:t>
            </w:r>
            <w:r w:rsidR="006D7971" w:rsidRPr="00FE23F6">
              <w:rPr>
                <w:color w:val="auto"/>
                <w:lang w:val="nl-NL"/>
              </w:rPr>
              <w:t>_f_202</w:t>
            </w:r>
            <w:r w:rsidR="006D7971">
              <w:rPr>
                <w:color w:val="auto"/>
                <w:lang w:val="nl-NL"/>
              </w:rPr>
              <w:t>60</w:t>
            </w:r>
            <w:r w:rsidR="00EC5198">
              <w:rPr>
                <w:color w:val="auto"/>
                <w:lang w:val="nl-NL"/>
              </w:rPr>
              <w:t>518</w:t>
            </w:r>
            <w:r w:rsidR="006D7971" w:rsidRPr="00FE23F6">
              <w:rPr>
                <w:color w:val="auto"/>
                <w:lang w:val="nl-NL"/>
              </w:rPr>
              <w:t>.docx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6F07EC16" w14:textId="77777777" w:rsidR="009818D5" w:rsidRDefault="009818D5" w:rsidP="0099505E">
            <w:pPr>
              <w:jc w:val="left"/>
            </w:pPr>
          </w:p>
        </w:tc>
      </w:tr>
      <w:tr w:rsidR="0036033E" w14:paraId="0512549A" w14:textId="77777777" w:rsidTr="0099505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11"/>
          <w:jc w:val="center"/>
        </w:trPr>
        <w:tc>
          <w:tcPr>
            <w:tcW w:w="834" w:type="pct"/>
            <w:gridSpan w:val="2"/>
            <w:tcBorders>
              <w:left w:val="nil"/>
              <w:bottom w:val="nil"/>
              <w:right w:val="nil"/>
            </w:tcBorders>
          </w:tcPr>
          <w:p w14:paraId="36AE7724" w14:textId="7E43918F" w:rsidR="0036033E" w:rsidRPr="005864BA" w:rsidRDefault="0036033E" w:rsidP="0099505E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FB</w:t>
            </w:r>
            <w:r w:rsidR="001A71F0">
              <w:rPr>
                <w:b/>
                <w:bCs/>
              </w:rPr>
              <w:t>10</w:t>
            </w:r>
          </w:p>
        </w:tc>
        <w:tc>
          <w:tcPr>
            <w:tcW w:w="2683" w:type="pct"/>
            <w:tcBorders>
              <w:left w:val="nil"/>
              <w:bottom w:val="nil"/>
              <w:right w:val="nil"/>
            </w:tcBorders>
          </w:tcPr>
          <w:p w14:paraId="5E1D7F9C" w14:textId="24F69B84" w:rsidR="0036033E" w:rsidRDefault="0036033E" w:rsidP="0099505E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Erklärung zu</w:t>
            </w:r>
            <w:r w:rsidR="001A71F0">
              <w:rPr>
                <w:b/>
                <w:bCs/>
              </w:rPr>
              <w:t>r Haftpflichtversicherung</w:t>
            </w:r>
          </w:p>
          <w:p w14:paraId="2CB57437" w14:textId="40503ED7" w:rsidR="0036033E" w:rsidRPr="005864BA" w:rsidRDefault="009B1AD5" w:rsidP="0099505E">
            <w:pPr>
              <w:jc w:val="left"/>
            </w:pPr>
            <w:r>
              <w:t>Vorzulegen vom Bewerber</w:t>
            </w:r>
          </w:p>
        </w:tc>
        <w:tc>
          <w:tcPr>
            <w:tcW w:w="784" w:type="pct"/>
            <w:tcBorders>
              <w:left w:val="nil"/>
              <w:bottom w:val="nil"/>
              <w:right w:val="nil"/>
            </w:tcBorders>
          </w:tcPr>
          <w:p w14:paraId="48383513" w14:textId="77777777" w:rsidR="0036033E" w:rsidRDefault="0036033E" w:rsidP="0099505E">
            <w:pPr>
              <w:jc w:val="left"/>
            </w:pPr>
            <w:r w:rsidRPr="00C60CB3">
              <w:rPr>
                <w:highlight w:val="yellow"/>
              </w:rPr>
              <w:t xml:space="preserve">Ja </w:t>
            </w:r>
            <w:sdt>
              <w:sdtPr>
                <w:rPr>
                  <w:highlight w:val="yellow"/>
                </w:rPr>
                <w:id w:val="-3696945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</w:p>
        </w:tc>
        <w:tc>
          <w:tcPr>
            <w:tcW w:w="699" w:type="pct"/>
            <w:tcBorders>
              <w:left w:val="nil"/>
              <w:bottom w:val="nil"/>
              <w:right w:val="nil"/>
            </w:tcBorders>
            <w:shd w:val="clear" w:color="auto" w:fill="BCE4FA" w:themeFill="accent6"/>
          </w:tcPr>
          <w:p w14:paraId="2F59049A" w14:textId="77777777" w:rsidR="0036033E" w:rsidRDefault="0036033E" w:rsidP="0099505E">
            <w:pPr>
              <w:jc w:val="left"/>
            </w:pPr>
          </w:p>
        </w:tc>
      </w:tr>
      <w:tr w:rsidR="004F1792" w14:paraId="4880188E" w14:textId="77777777" w:rsidTr="004F179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61"/>
          <w:jc w:val="center"/>
        </w:trPr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444474" w14:textId="77777777" w:rsidR="004F1792" w:rsidRPr="005864BA" w:rsidRDefault="004F1792" w:rsidP="0099505E">
            <w:pPr>
              <w:jc w:val="left"/>
            </w:pPr>
            <w:r>
              <w:t>Dateiname:</w:t>
            </w:r>
          </w:p>
        </w:tc>
        <w:tc>
          <w:tcPr>
            <w:tcW w:w="346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2208D8" w14:textId="47DFC196" w:rsidR="004F1792" w:rsidRDefault="004F1792" w:rsidP="0099505E">
            <w:pPr>
              <w:jc w:val="left"/>
            </w:pPr>
            <w:r w:rsidRPr="004F1792">
              <w:t>KVBS</w:t>
            </w:r>
            <w:r w:rsidR="00495CBF">
              <w:t>2</w:t>
            </w:r>
            <w:r w:rsidRPr="004F1792">
              <w:t>_7</w:t>
            </w:r>
            <w:r w:rsidR="002E6BB1">
              <w:t>11</w:t>
            </w:r>
            <w:r w:rsidR="00495CBF">
              <w:t>.00</w:t>
            </w:r>
            <w:r w:rsidRPr="004F1792">
              <w:t>_AUU_</w:t>
            </w:r>
            <w:r w:rsidR="00495CBF">
              <w:t>TNW_</w:t>
            </w:r>
            <w:r w:rsidRPr="004F1792">
              <w:t xml:space="preserve">FB10 </w:t>
            </w:r>
            <w:r w:rsidR="00495CBF">
              <w:t xml:space="preserve">Erklärung Haftpflichtversicherung </w:t>
            </w:r>
            <w:r w:rsidR="006D7971">
              <w:rPr>
                <w:color w:val="auto"/>
                <w:lang w:val="nl-NL"/>
              </w:rPr>
              <w:t>713.02 BIM-M</w:t>
            </w:r>
            <w:r w:rsidR="006D7971" w:rsidRPr="00FE23F6">
              <w:rPr>
                <w:color w:val="auto"/>
                <w:lang w:val="nl-NL"/>
              </w:rPr>
              <w:t>_f_202</w:t>
            </w:r>
            <w:r w:rsidR="006D7971">
              <w:rPr>
                <w:color w:val="auto"/>
                <w:lang w:val="nl-NL"/>
              </w:rPr>
              <w:t>60</w:t>
            </w:r>
            <w:r w:rsidR="00EC5198">
              <w:rPr>
                <w:color w:val="auto"/>
                <w:lang w:val="nl-NL"/>
              </w:rPr>
              <w:t>518</w:t>
            </w:r>
            <w:r w:rsidR="006D7971" w:rsidRPr="00FE23F6">
              <w:rPr>
                <w:color w:val="auto"/>
                <w:lang w:val="nl-NL"/>
              </w:rPr>
              <w:t>.docx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10B9F1DB" w14:textId="77777777" w:rsidR="004F1792" w:rsidRDefault="004F1792" w:rsidP="0099505E">
            <w:pPr>
              <w:jc w:val="left"/>
            </w:pPr>
          </w:p>
        </w:tc>
      </w:tr>
      <w:tr w:rsidR="0036033E" w14:paraId="4021A3DD" w14:textId="77777777" w:rsidTr="0099505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11"/>
          <w:jc w:val="center"/>
        </w:trPr>
        <w:tc>
          <w:tcPr>
            <w:tcW w:w="834" w:type="pct"/>
            <w:gridSpan w:val="2"/>
            <w:tcBorders>
              <w:left w:val="nil"/>
              <w:bottom w:val="nil"/>
              <w:right w:val="nil"/>
            </w:tcBorders>
          </w:tcPr>
          <w:p w14:paraId="371EDF6B" w14:textId="04C206C9" w:rsidR="0036033E" w:rsidRPr="005864BA" w:rsidRDefault="0036033E" w:rsidP="0099505E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FB</w:t>
            </w:r>
            <w:r w:rsidR="00336936">
              <w:rPr>
                <w:b/>
                <w:bCs/>
              </w:rPr>
              <w:t>11</w:t>
            </w:r>
          </w:p>
        </w:tc>
        <w:tc>
          <w:tcPr>
            <w:tcW w:w="2683" w:type="pct"/>
            <w:tcBorders>
              <w:left w:val="nil"/>
              <w:bottom w:val="nil"/>
              <w:right w:val="nil"/>
            </w:tcBorders>
          </w:tcPr>
          <w:p w14:paraId="366DD839" w14:textId="2C8ACB75" w:rsidR="0036033E" w:rsidRDefault="0036033E" w:rsidP="0099505E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Erklärung zum </w:t>
            </w:r>
            <w:r w:rsidR="009C4EB9">
              <w:rPr>
                <w:b/>
                <w:bCs/>
              </w:rPr>
              <w:t>EU-Sanktionen</w:t>
            </w:r>
          </w:p>
          <w:p w14:paraId="2F0CE012" w14:textId="0040CCBD" w:rsidR="0036033E" w:rsidRPr="005864BA" w:rsidRDefault="00DF52A3" w:rsidP="0099505E">
            <w:pPr>
              <w:jc w:val="left"/>
            </w:pPr>
            <w:r>
              <w:t>Vorzulegen vom Bewerber</w:t>
            </w:r>
          </w:p>
        </w:tc>
        <w:tc>
          <w:tcPr>
            <w:tcW w:w="784" w:type="pct"/>
            <w:tcBorders>
              <w:left w:val="nil"/>
              <w:bottom w:val="nil"/>
              <w:right w:val="nil"/>
            </w:tcBorders>
          </w:tcPr>
          <w:p w14:paraId="1BFCD275" w14:textId="77777777" w:rsidR="0036033E" w:rsidRDefault="0036033E" w:rsidP="0099505E">
            <w:pPr>
              <w:jc w:val="left"/>
            </w:pPr>
            <w:r w:rsidRPr="00C60CB3">
              <w:rPr>
                <w:highlight w:val="yellow"/>
              </w:rPr>
              <w:t xml:space="preserve">Ja </w:t>
            </w:r>
            <w:sdt>
              <w:sdtPr>
                <w:rPr>
                  <w:highlight w:val="yellow"/>
                </w:rPr>
                <w:id w:val="-361441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</w:p>
        </w:tc>
        <w:tc>
          <w:tcPr>
            <w:tcW w:w="699" w:type="pct"/>
            <w:tcBorders>
              <w:left w:val="nil"/>
              <w:bottom w:val="nil"/>
              <w:right w:val="nil"/>
            </w:tcBorders>
            <w:shd w:val="clear" w:color="auto" w:fill="BCE4FA" w:themeFill="accent6"/>
          </w:tcPr>
          <w:p w14:paraId="4D2283A8" w14:textId="77777777" w:rsidR="0036033E" w:rsidRDefault="0036033E" w:rsidP="0099505E">
            <w:pPr>
              <w:jc w:val="left"/>
            </w:pPr>
          </w:p>
        </w:tc>
      </w:tr>
      <w:tr w:rsidR="002D032D" w14:paraId="78F1C90A" w14:textId="77777777" w:rsidTr="002D032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61"/>
          <w:jc w:val="center"/>
        </w:trPr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983B56" w14:textId="77777777" w:rsidR="002D032D" w:rsidRPr="005864BA" w:rsidRDefault="002D032D" w:rsidP="0099505E">
            <w:pPr>
              <w:jc w:val="left"/>
            </w:pPr>
            <w:r>
              <w:t>Dateiname:</w:t>
            </w:r>
          </w:p>
        </w:tc>
        <w:tc>
          <w:tcPr>
            <w:tcW w:w="346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D1992D" w14:textId="37DE2777" w:rsidR="002D032D" w:rsidRPr="002D032D" w:rsidRDefault="002D032D" w:rsidP="0099505E">
            <w:pPr>
              <w:jc w:val="left"/>
              <w:rPr>
                <w:color w:val="auto"/>
              </w:rPr>
            </w:pPr>
            <w:r w:rsidRPr="002D032D">
              <w:rPr>
                <w:color w:val="auto"/>
              </w:rPr>
              <w:t>KVBS</w:t>
            </w:r>
            <w:r w:rsidR="00495CBF">
              <w:rPr>
                <w:color w:val="auto"/>
              </w:rPr>
              <w:t>2</w:t>
            </w:r>
            <w:r w:rsidRPr="002D032D">
              <w:rPr>
                <w:color w:val="auto"/>
              </w:rPr>
              <w:t>_7</w:t>
            </w:r>
            <w:r w:rsidR="00FC16F8">
              <w:rPr>
                <w:color w:val="auto"/>
              </w:rPr>
              <w:t>11</w:t>
            </w:r>
            <w:r w:rsidR="00495CBF">
              <w:rPr>
                <w:color w:val="auto"/>
              </w:rPr>
              <w:t>.00</w:t>
            </w:r>
            <w:r w:rsidRPr="002D032D">
              <w:rPr>
                <w:color w:val="auto"/>
              </w:rPr>
              <w:t>_AUU</w:t>
            </w:r>
            <w:r w:rsidR="00495CBF">
              <w:rPr>
                <w:color w:val="auto"/>
              </w:rPr>
              <w:t>_TNW</w:t>
            </w:r>
            <w:r w:rsidRPr="002D032D">
              <w:rPr>
                <w:color w:val="auto"/>
              </w:rPr>
              <w:t xml:space="preserve">_FB11 </w:t>
            </w:r>
            <w:r w:rsidR="00495CBF">
              <w:rPr>
                <w:color w:val="auto"/>
              </w:rPr>
              <w:t xml:space="preserve">EU-Sanktionen </w:t>
            </w:r>
            <w:r w:rsidR="006D7971">
              <w:rPr>
                <w:color w:val="auto"/>
                <w:lang w:val="nl-NL"/>
              </w:rPr>
              <w:t>713.02 BIM-M</w:t>
            </w:r>
            <w:r w:rsidR="006D7971" w:rsidRPr="00FE23F6">
              <w:rPr>
                <w:color w:val="auto"/>
                <w:lang w:val="nl-NL"/>
              </w:rPr>
              <w:t>_f_202</w:t>
            </w:r>
            <w:r w:rsidR="006D7971">
              <w:rPr>
                <w:color w:val="auto"/>
                <w:lang w:val="nl-NL"/>
              </w:rPr>
              <w:t>60</w:t>
            </w:r>
            <w:r w:rsidR="00EC5198">
              <w:rPr>
                <w:color w:val="auto"/>
                <w:lang w:val="nl-NL"/>
              </w:rPr>
              <w:t>518</w:t>
            </w:r>
            <w:r w:rsidR="006D7971" w:rsidRPr="00FE23F6">
              <w:rPr>
                <w:color w:val="auto"/>
                <w:lang w:val="nl-NL"/>
              </w:rPr>
              <w:t>.docx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27EE3847" w14:textId="77777777" w:rsidR="002D032D" w:rsidRDefault="002D032D" w:rsidP="0099505E">
            <w:pPr>
              <w:jc w:val="left"/>
            </w:pPr>
          </w:p>
        </w:tc>
      </w:tr>
      <w:tr w:rsidR="00884B3C" w14:paraId="5FF5FEAA" w14:textId="77777777" w:rsidTr="00D509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84"/>
          <w:jc w:val="center"/>
        </w:trPr>
        <w:tc>
          <w:tcPr>
            <w:tcW w:w="834" w:type="pct"/>
            <w:gridSpan w:val="2"/>
            <w:tcBorders>
              <w:left w:val="nil"/>
              <w:bottom w:val="nil"/>
              <w:right w:val="nil"/>
            </w:tcBorders>
          </w:tcPr>
          <w:p w14:paraId="65F33285" w14:textId="713AF5A6" w:rsidR="00884B3C" w:rsidRPr="005864BA" w:rsidRDefault="003617F8" w:rsidP="002B3DC3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FB</w:t>
            </w:r>
            <w:r w:rsidR="00AC5E03">
              <w:rPr>
                <w:b/>
                <w:bCs/>
              </w:rPr>
              <w:t>12</w:t>
            </w:r>
          </w:p>
        </w:tc>
        <w:tc>
          <w:tcPr>
            <w:tcW w:w="2683" w:type="pct"/>
            <w:tcBorders>
              <w:left w:val="nil"/>
              <w:bottom w:val="nil"/>
              <w:right w:val="nil"/>
            </w:tcBorders>
          </w:tcPr>
          <w:p w14:paraId="3E8F8044" w14:textId="04AE910C" w:rsidR="00884B3C" w:rsidRPr="00AC5E03" w:rsidRDefault="007E656A" w:rsidP="002B3DC3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Erklärung zu</w:t>
            </w:r>
            <w:r w:rsidR="00AC5E03">
              <w:rPr>
                <w:b/>
                <w:bCs/>
              </w:rPr>
              <w:t>r Tariftreue</w:t>
            </w:r>
          </w:p>
        </w:tc>
        <w:tc>
          <w:tcPr>
            <w:tcW w:w="784" w:type="pct"/>
            <w:tcBorders>
              <w:left w:val="nil"/>
              <w:bottom w:val="nil"/>
              <w:right w:val="nil"/>
            </w:tcBorders>
          </w:tcPr>
          <w:p w14:paraId="2238854D" w14:textId="0BC2D6E6" w:rsidR="00884B3C" w:rsidRDefault="00884B3C" w:rsidP="002B3DC3">
            <w:pPr>
              <w:jc w:val="left"/>
            </w:pPr>
            <w:r w:rsidRPr="00C60CB3">
              <w:rPr>
                <w:highlight w:val="yellow"/>
              </w:rPr>
              <w:t xml:space="preserve">Ja </w:t>
            </w:r>
            <w:sdt>
              <w:sdtPr>
                <w:rPr>
                  <w:highlight w:val="yellow"/>
                </w:rPr>
                <w:id w:val="-12132701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50965"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</w:p>
        </w:tc>
        <w:tc>
          <w:tcPr>
            <w:tcW w:w="699" w:type="pct"/>
            <w:tcBorders>
              <w:left w:val="nil"/>
              <w:bottom w:val="nil"/>
              <w:right w:val="nil"/>
            </w:tcBorders>
            <w:shd w:val="clear" w:color="auto" w:fill="BCE4FA" w:themeFill="accent6"/>
          </w:tcPr>
          <w:p w14:paraId="6D5E9138" w14:textId="1237FC2B" w:rsidR="00884B3C" w:rsidRDefault="00884B3C" w:rsidP="00F10F2F">
            <w:pPr>
              <w:jc w:val="left"/>
            </w:pPr>
          </w:p>
        </w:tc>
      </w:tr>
      <w:tr w:rsidR="00D50965" w14:paraId="13C364B6" w14:textId="77777777" w:rsidTr="00D509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84"/>
          <w:jc w:val="center"/>
        </w:trPr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AA34B0" w14:textId="033AFAD9" w:rsidR="00D50965" w:rsidRDefault="00D50965" w:rsidP="00D50965">
            <w:pPr>
              <w:jc w:val="left"/>
              <w:rPr>
                <w:b/>
                <w:bCs/>
              </w:rPr>
            </w:pPr>
            <w:r>
              <w:lastRenderedPageBreak/>
              <w:t>Dateiname:</w:t>
            </w:r>
          </w:p>
        </w:tc>
        <w:tc>
          <w:tcPr>
            <w:tcW w:w="268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B3F2FE" w14:textId="55B69CE7" w:rsidR="00D50965" w:rsidRDefault="00D50965" w:rsidP="00D50965">
            <w:pPr>
              <w:jc w:val="left"/>
              <w:rPr>
                <w:b/>
                <w:bCs/>
              </w:rPr>
            </w:pPr>
            <w:r w:rsidRPr="00781D5C">
              <w:rPr>
                <w:color w:val="auto"/>
              </w:rPr>
              <w:t>KVBS</w:t>
            </w:r>
            <w:r>
              <w:rPr>
                <w:color w:val="auto"/>
              </w:rPr>
              <w:t>2</w:t>
            </w:r>
            <w:r w:rsidRPr="00781D5C">
              <w:rPr>
                <w:color w:val="auto"/>
              </w:rPr>
              <w:t>_7</w:t>
            </w:r>
            <w:r>
              <w:rPr>
                <w:color w:val="auto"/>
              </w:rPr>
              <w:t>11.00</w:t>
            </w:r>
            <w:r w:rsidRPr="00781D5C">
              <w:rPr>
                <w:color w:val="auto"/>
              </w:rPr>
              <w:t>_AUU</w:t>
            </w:r>
            <w:r>
              <w:rPr>
                <w:color w:val="auto"/>
              </w:rPr>
              <w:t>_TNW</w:t>
            </w:r>
            <w:r w:rsidRPr="00781D5C">
              <w:rPr>
                <w:color w:val="auto"/>
              </w:rPr>
              <w:t xml:space="preserve">_FB12 </w:t>
            </w:r>
            <w:r>
              <w:rPr>
                <w:color w:val="auto"/>
              </w:rPr>
              <w:t xml:space="preserve">Tariftreue </w:t>
            </w:r>
            <w:r w:rsidR="006D7971">
              <w:rPr>
                <w:color w:val="auto"/>
                <w:lang w:val="nl-NL"/>
              </w:rPr>
              <w:t>713.02 BIM-M</w:t>
            </w:r>
            <w:r w:rsidR="006D7971" w:rsidRPr="00FE23F6">
              <w:rPr>
                <w:color w:val="auto"/>
                <w:lang w:val="nl-NL"/>
              </w:rPr>
              <w:t>_f_202</w:t>
            </w:r>
            <w:r w:rsidR="006D7971">
              <w:rPr>
                <w:color w:val="auto"/>
                <w:lang w:val="nl-NL"/>
              </w:rPr>
              <w:t>60</w:t>
            </w:r>
            <w:r w:rsidR="00EC5198">
              <w:rPr>
                <w:color w:val="auto"/>
                <w:lang w:val="nl-NL"/>
              </w:rPr>
              <w:t>518</w:t>
            </w:r>
            <w:r w:rsidR="006D7971" w:rsidRPr="00FE23F6">
              <w:rPr>
                <w:color w:val="auto"/>
                <w:lang w:val="nl-NL"/>
              </w:rPr>
              <w:t>.docx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7DD6D0" w14:textId="77777777" w:rsidR="00D50965" w:rsidRPr="00C60CB3" w:rsidRDefault="00D50965" w:rsidP="00D50965">
            <w:pPr>
              <w:jc w:val="left"/>
              <w:rPr>
                <w:highlight w:val="yellow"/>
              </w:rPr>
            </w:pP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0BA6A98E" w14:textId="77777777" w:rsidR="00D50965" w:rsidRDefault="00D50965" w:rsidP="00D50965">
            <w:pPr>
              <w:jc w:val="left"/>
            </w:pPr>
          </w:p>
        </w:tc>
      </w:tr>
      <w:tr w:rsidR="00D50965" w14:paraId="6AEF1A8C" w14:textId="77777777" w:rsidTr="00D509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84"/>
          <w:jc w:val="center"/>
        </w:trPr>
        <w:tc>
          <w:tcPr>
            <w:tcW w:w="83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FC4DF9" w14:textId="11B2A8E3" w:rsidR="00D50965" w:rsidRDefault="00D50965" w:rsidP="00D50965">
            <w:pPr>
              <w:jc w:val="left"/>
            </w:pPr>
            <w:r>
              <w:rPr>
                <w:b/>
                <w:bCs/>
              </w:rPr>
              <w:t>FB13a</w:t>
            </w:r>
          </w:p>
        </w:tc>
        <w:tc>
          <w:tcPr>
            <w:tcW w:w="268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484876" w14:textId="0E05B9E0" w:rsidR="00D50965" w:rsidRPr="00781D5C" w:rsidRDefault="00D50965" w:rsidP="00D50965">
            <w:pPr>
              <w:jc w:val="left"/>
              <w:rPr>
                <w:color w:val="auto"/>
              </w:rPr>
            </w:pPr>
            <w:r>
              <w:rPr>
                <w:b/>
                <w:bCs/>
              </w:rPr>
              <w:t>Unternehmensreferenzen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10AC36" w14:textId="42DBEF66" w:rsidR="00D50965" w:rsidRPr="00C60CB3" w:rsidRDefault="00D50965" w:rsidP="00D50965">
            <w:pPr>
              <w:jc w:val="left"/>
              <w:rPr>
                <w:highlight w:val="yellow"/>
              </w:rPr>
            </w:pPr>
            <w:r w:rsidRPr="00C60CB3">
              <w:rPr>
                <w:highlight w:val="yellow"/>
              </w:rPr>
              <w:t xml:space="preserve">Ja </w:t>
            </w:r>
            <w:sdt>
              <w:sdtPr>
                <w:rPr>
                  <w:highlight w:val="yellow"/>
                </w:rPr>
                <w:id w:val="273211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CE4FA" w:themeFill="accent6"/>
          </w:tcPr>
          <w:p w14:paraId="20AB6930" w14:textId="77777777" w:rsidR="00D50965" w:rsidRDefault="00D50965" w:rsidP="00D50965">
            <w:pPr>
              <w:jc w:val="left"/>
            </w:pPr>
          </w:p>
        </w:tc>
      </w:tr>
      <w:tr w:rsidR="00D50965" w14:paraId="60437DE8" w14:textId="77777777" w:rsidTr="00D509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84"/>
          <w:jc w:val="center"/>
        </w:trPr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F069C2" w14:textId="7ECC3BC1" w:rsidR="00D50965" w:rsidRDefault="00D50965" w:rsidP="00D50965">
            <w:pPr>
              <w:jc w:val="left"/>
            </w:pPr>
            <w:r>
              <w:t>Dateiname:</w:t>
            </w:r>
          </w:p>
        </w:tc>
        <w:tc>
          <w:tcPr>
            <w:tcW w:w="346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D6DFC4" w14:textId="33A45BDE" w:rsidR="00D50965" w:rsidRPr="00C60CB3" w:rsidRDefault="00D50965" w:rsidP="00D50965">
            <w:pPr>
              <w:jc w:val="left"/>
              <w:rPr>
                <w:highlight w:val="yellow"/>
              </w:rPr>
            </w:pPr>
            <w:r w:rsidRPr="00781D5C">
              <w:rPr>
                <w:color w:val="auto"/>
              </w:rPr>
              <w:t>KVBS</w:t>
            </w:r>
            <w:r>
              <w:rPr>
                <w:color w:val="auto"/>
              </w:rPr>
              <w:t>2</w:t>
            </w:r>
            <w:r w:rsidRPr="00781D5C">
              <w:rPr>
                <w:color w:val="auto"/>
              </w:rPr>
              <w:t>_7</w:t>
            </w:r>
            <w:r>
              <w:rPr>
                <w:color w:val="auto"/>
              </w:rPr>
              <w:t>11.00</w:t>
            </w:r>
            <w:r w:rsidRPr="00781D5C">
              <w:rPr>
                <w:color w:val="auto"/>
              </w:rPr>
              <w:t>_AUU_FB</w:t>
            </w:r>
            <w:r>
              <w:rPr>
                <w:color w:val="auto"/>
              </w:rPr>
              <w:t>13a</w:t>
            </w:r>
            <w:r w:rsidRPr="00781D5C">
              <w:rPr>
                <w:color w:val="auto"/>
              </w:rPr>
              <w:t xml:space="preserve"> </w:t>
            </w:r>
            <w:r>
              <w:rPr>
                <w:color w:val="auto"/>
              </w:rPr>
              <w:t xml:space="preserve">Unternehmensreferenzen </w:t>
            </w:r>
            <w:r w:rsidR="006D7971">
              <w:rPr>
                <w:color w:val="auto"/>
                <w:lang w:val="nl-NL"/>
              </w:rPr>
              <w:t>713.02 BIM-M</w:t>
            </w:r>
            <w:r w:rsidR="006D7971" w:rsidRPr="00FE23F6">
              <w:rPr>
                <w:color w:val="auto"/>
                <w:lang w:val="nl-NL"/>
              </w:rPr>
              <w:t>_f_202</w:t>
            </w:r>
            <w:r w:rsidR="006D7971">
              <w:rPr>
                <w:color w:val="auto"/>
                <w:lang w:val="nl-NL"/>
              </w:rPr>
              <w:t>60</w:t>
            </w:r>
            <w:r w:rsidR="00EC5198">
              <w:rPr>
                <w:color w:val="auto"/>
                <w:lang w:val="nl-NL"/>
              </w:rPr>
              <w:t>518</w:t>
            </w:r>
            <w:r w:rsidR="006D7971" w:rsidRPr="00FE23F6">
              <w:rPr>
                <w:color w:val="auto"/>
                <w:lang w:val="nl-NL"/>
              </w:rPr>
              <w:t>.docx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7E536480" w14:textId="77777777" w:rsidR="00D50965" w:rsidRDefault="00D50965" w:rsidP="00D50965">
            <w:pPr>
              <w:jc w:val="left"/>
            </w:pPr>
          </w:p>
        </w:tc>
      </w:tr>
      <w:tr w:rsidR="00D50965" w:rsidRPr="00F10F2F" w14:paraId="6AF764BA" w14:textId="77777777" w:rsidTr="009832A3">
        <w:trPr>
          <w:trHeight w:val="70"/>
          <w:jc w:val="center"/>
        </w:trPr>
        <w:tc>
          <w:tcPr>
            <w:tcW w:w="78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36E57B" w14:textId="17718FC1" w:rsidR="00D50965" w:rsidRPr="00F45D96" w:rsidRDefault="00D50965" w:rsidP="00D50965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FB13b</w:t>
            </w:r>
            <w:r w:rsidRPr="68A5349E">
              <w:rPr>
                <w:b/>
                <w:bCs/>
              </w:rPr>
              <w:t xml:space="preserve"> </w:t>
            </w:r>
          </w:p>
        </w:tc>
        <w:tc>
          <w:tcPr>
            <w:tcW w:w="27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0E88E1" w14:textId="5F2FED8D" w:rsidR="00D50965" w:rsidRPr="00691D8C" w:rsidRDefault="00D50965" w:rsidP="00D50965">
            <w:pPr>
              <w:jc w:val="left"/>
            </w:pPr>
            <w:r>
              <w:rPr>
                <w:b/>
                <w:bCs/>
              </w:rPr>
              <w:t>Referenzen Person</w:t>
            </w:r>
            <w:r w:rsidR="001A4A66">
              <w:rPr>
                <w:b/>
                <w:bCs/>
              </w:rPr>
              <w:t>al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A620D6" w14:textId="77777777" w:rsidR="00D50965" w:rsidRDefault="00D50965" w:rsidP="00D50965">
            <w:pPr>
              <w:jc w:val="left"/>
            </w:pPr>
            <w:r w:rsidRPr="00691D8C">
              <w:rPr>
                <w:highlight w:val="yellow"/>
              </w:rPr>
              <w:t>Ja</w:t>
            </w:r>
            <w:r>
              <w:rPr>
                <w:highlight w:val="yellow"/>
              </w:rPr>
              <w:t xml:space="preserve"> </w:t>
            </w:r>
            <w:sdt>
              <w:sdtPr>
                <w:rPr>
                  <w:highlight w:val="yellow"/>
                </w:rPr>
                <w:id w:val="8692576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91D8C"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CE4FA" w:themeFill="accent6"/>
          </w:tcPr>
          <w:p w14:paraId="1846B0C0" w14:textId="77777777" w:rsidR="00D50965" w:rsidRPr="00F10F2F" w:rsidRDefault="00D50965" w:rsidP="00D50965">
            <w:pPr>
              <w:jc w:val="left"/>
            </w:pPr>
          </w:p>
        </w:tc>
      </w:tr>
      <w:tr w:rsidR="00D50965" w:rsidRPr="00F10F2F" w14:paraId="02C1E6B2" w14:textId="77777777" w:rsidTr="009832A3">
        <w:trPr>
          <w:trHeight w:val="70"/>
          <w:jc w:val="center"/>
        </w:trPr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E02F81" w14:textId="77777777" w:rsidR="00D50965" w:rsidRDefault="00D50965" w:rsidP="00D50965">
            <w:pPr>
              <w:jc w:val="left"/>
              <w:rPr>
                <w:b/>
                <w:bCs/>
              </w:rPr>
            </w:pPr>
            <w:r>
              <w:t>Dateiname:</w:t>
            </w:r>
          </w:p>
        </w:tc>
        <w:tc>
          <w:tcPr>
            <w:tcW w:w="351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8B2C1F" w14:textId="1557B1D8" w:rsidR="00D50965" w:rsidRPr="00691D8C" w:rsidRDefault="00D50965" w:rsidP="00D50965">
            <w:pPr>
              <w:jc w:val="left"/>
              <w:rPr>
                <w:highlight w:val="yellow"/>
              </w:rPr>
            </w:pPr>
            <w:r w:rsidRPr="00217599">
              <w:rPr>
                <w:color w:val="auto"/>
              </w:rPr>
              <w:t>KVBS</w:t>
            </w:r>
            <w:r>
              <w:rPr>
                <w:color w:val="auto"/>
              </w:rPr>
              <w:t>2</w:t>
            </w:r>
            <w:r w:rsidRPr="00217599">
              <w:rPr>
                <w:color w:val="auto"/>
              </w:rPr>
              <w:t>_7</w:t>
            </w:r>
            <w:r>
              <w:rPr>
                <w:color w:val="auto"/>
              </w:rPr>
              <w:t>11.00</w:t>
            </w:r>
            <w:r w:rsidRPr="00217599">
              <w:rPr>
                <w:color w:val="auto"/>
              </w:rPr>
              <w:t>_AUU</w:t>
            </w:r>
            <w:r>
              <w:rPr>
                <w:color w:val="auto"/>
              </w:rPr>
              <w:t>_TNW</w:t>
            </w:r>
            <w:r w:rsidRPr="00217599">
              <w:rPr>
                <w:color w:val="auto"/>
              </w:rPr>
              <w:t>_FB0</w:t>
            </w:r>
            <w:r>
              <w:rPr>
                <w:color w:val="auto"/>
              </w:rPr>
              <w:t>13b</w:t>
            </w:r>
            <w:r w:rsidRPr="00217599">
              <w:rPr>
                <w:color w:val="auto"/>
              </w:rPr>
              <w:t xml:space="preserve"> </w:t>
            </w:r>
            <w:r>
              <w:rPr>
                <w:color w:val="auto"/>
              </w:rPr>
              <w:t xml:space="preserve">Referenzen Personen </w:t>
            </w:r>
            <w:r w:rsidR="006D7971">
              <w:rPr>
                <w:color w:val="auto"/>
                <w:lang w:val="nl-NL"/>
              </w:rPr>
              <w:t>713.02 BIM-M</w:t>
            </w:r>
            <w:r w:rsidR="006D7971" w:rsidRPr="00FE23F6">
              <w:rPr>
                <w:color w:val="auto"/>
                <w:lang w:val="nl-NL"/>
              </w:rPr>
              <w:t>_f_202</w:t>
            </w:r>
            <w:r w:rsidR="006D7971">
              <w:rPr>
                <w:color w:val="auto"/>
                <w:lang w:val="nl-NL"/>
              </w:rPr>
              <w:t>60</w:t>
            </w:r>
            <w:r w:rsidR="00EC5198">
              <w:rPr>
                <w:color w:val="auto"/>
                <w:lang w:val="nl-NL"/>
              </w:rPr>
              <w:t>518</w:t>
            </w:r>
            <w:r w:rsidR="006D7971" w:rsidRPr="00FE23F6">
              <w:rPr>
                <w:color w:val="auto"/>
                <w:lang w:val="nl-NL"/>
              </w:rPr>
              <w:t>.docx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64288D4E" w14:textId="77777777" w:rsidR="00D50965" w:rsidRPr="00F10F2F" w:rsidRDefault="00D50965" w:rsidP="00D50965">
            <w:pPr>
              <w:jc w:val="left"/>
            </w:pPr>
          </w:p>
        </w:tc>
      </w:tr>
    </w:tbl>
    <w:p w14:paraId="1B9CDF67" w14:textId="7A093AF0" w:rsidR="00EC2DA6" w:rsidRDefault="00EC2DA6" w:rsidP="00EC2DA6">
      <w:pPr>
        <w:tabs>
          <w:tab w:val="left" w:pos="1305"/>
        </w:tabs>
      </w:pPr>
    </w:p>
    <w:p w14:paraId="3039EAF7" w14:textId="77777777" w:rsidR="002B667F" w:rsidRPr="002B667F" w:rsidRDefault="002B667F" w:rsidP="002B667F"/>
    <w:p w14:paraId="16128632" w14:textId="7172E03D" w:rsidR="002B667F" w:rsidRPr="002B667F" w:rsidRDefault="00495CBF" w:rsidP="00495CBF">
      <w:pPr>
        <w:tabs>
          <w:tab w:val="left" w:pos="1665"/>
        </w:tabs>
      </w:pPr>
      <w:r>
        <w:tab/>
      </w:r>
    </w:p>
    <w:p w14:paraId="6BBBEDF0" w14:textId="77777777" w:rsidR="002B667F" w:rsidRPr="002B667F" w:rsidRDefault="002B667F" w:rsidP="002B667F"/>
    <w:p w14:paraId="6671F0F4" w14:textId="77777777" w:rsidR="002B667F" w:rsidRPr="002B667F" w:rsidRDefault="002B667F" w:rsidP="002B667F"/>
    <w:p w14:paraId="745C59D6" w14:textId="77777777" w:rsidR="002B667F" w:rsidRPr="002B667F" w:rsidRDefault="002B667F" w:rsidP="002B667F"/>
    <w:p w14:paraId="1C8F40C4" w14:textId="77777777" w:rsidR="002B667F" w:rsidRPr="002B667F" w:rsidRDefault="002B667F" w:rsidP="002B667F"/>
    <w:p w14:paraId="262556C6" w14:textId="017EB22A" w:rsidR="002B667F" w:rsidRDefault="002B667F" w:rsidP="002B667F">
      <w:pPr>
        <w:tabs>
          <w:tab w:val="left" w:pos="1605"/>
        </w:tabs>
      </w:pPr>
      <w:r>
        <w:tab/>
      </w:r>
    </w:p>
    <w:p w14:paraId="363468B0" w14:textId="77777777" w:rsidR="000F0CD7" w:rsidRPr="000F0CD7" w:rsidRDefault="000F0CD7" w:rsidP="000F0CD7"/>
    <w:p w14:paraId="2241274E" w14:textId="77777777" w:rsidR="000F0CD7" w:rsidRPr="000F0CD7" w:rsidRDefault="000F0CD7" w:rsidP="000F0CD7"/>
    <w:p w14:paraId="2B1F628E" w14:textId="77777777" w:rsidR="000F0CD7" w:rsidRPr="000F0CD7" w:rsidRDefault="000F0CD7" w:rsidP="000F0CD7"/>
    <w:p w14:paraId="2767EFD2" w14:textId="77777777" w:rsidR="000F0CD7" w:rsidRPr="000F0CD7" w:rsidRDefault="000F0CD7" w:rsidP="000F0CD7"/>
    <w:p w14:paraId="0A34825F" w14:textId="1B7A3860" w:rsidR="000F0CD7" w:rsidRDefault="000F0CD7" w:rsidP="000F0CD7">
      <w:pPr>
        <w:tabs>
          <w:tab w:val="left" w:pos="2505"/>
        </w:tabs>
      </w:pPr>
      <w:r>
        <w:tab/>
      </w:r>
    </w:p>
    <w:p w14:paraId="36F69702" w14:textId="77777777" w:rsidR="006D7971" w:rsidRPr="006D7971" w:rsidRDefault="006D7971" w:rsidP="006D7971"/>
    <w:p w14:paraId="412363A8" w14:textId="77777777" w:rsidR="006D7971" w:rsidRPr="006D7971" w:rsidRDefault="006D7971" w:rsidP="006D7971"/>
    <w:p w14:paraId="4043545B" w14:textId="7207F14F" w:rsidR="006D7971" w:rsidRPr="006D7971" w:rsidRDefault="006D7971" w:rsidP="006D7971">
      <w:pPr>
        <w:tabs>
          <w:tab w:val="left" w:pos="3700"/>
        </w:tabs>
      </w:pPr>
      <w:r>
        <w:tab/>
      </w:r>
    </w:p>
    <w:sectPr w:rsidR="006D7971" w:rsidRPr="006D7971" w:rsidSect="00B26000">
      <w:headerReference w:type="default" r:id="rId11"/>
      <w:footerReference w:type="default" r:id="rId12"/>
      <w:headerReference w:type="first" r:id="rId13"/>
      <w:type w:val="continuous"/>
      <w:pgSz w:w="11906" w:h="16838" w:code="9"/>
      <w:pgMar w:top="1418" w:right="1418" w:bottom="567" w:left="1418" w:header="1134" w:footer="5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08F01" w14:textId="77777777" w:rsidR="00DB47FC" w:rsidRDefault="00DB47FC" w:rsidP="00062AE7">
      <w:pPr>
        <w:spacing w:after="0" w:line="240" w:lineRule="auto"/>
      </w:pPr>
      <w:r>
        <w:separator/>
      </w:r>
    </w:p>
  </w:endnote>
  <w:endnote w:type="continuationSeparator" w:id="0">
    <w:p w14:paraId="5C2D1556" w14:textId="77777777" w:rsidR="00DB47FC" w:rsidRDefault="00DB47FC" w:rsidP="00062AE7">
      <w:pPr>
        <w:spacing w:after="0" w:line="240" w:lineRule="auto"/>
      </w:pPr>
      <w:r>
        <w:continuationSeparator/>
      </w:r>
    </w:p>
  </w:endnote>
  <w:endnote w:type="continuationNotice" w:id="1">
    <w:p w14:paraId="195B11EC" w14:textId="77777777" w:rsidR="00DB47FC" w:rsidRDefault="00DB47F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0ACFB" w14:textId="1A2C0D77" w:rsidR="00995D9B" w:rsidRPr="00995D9B" w:rsidRDefault="00995D9B">
    <w:pPr>
      <w:pStyle w:val="Fuzeile"/>
      <w:rPr>
        <w:sz w:val="16"/>
        <w:szCs w:val="16"/>
      </w:rPr>
    </w:pPr>
    <w:r w:rsidRPr="00995D9B">
      <w:rPr>
        <w:sz w:val="16"/>
        <w:szCs w:val="16"/>
      </w:rPr>
      <w:fldChar w:fldCharType="begin"/>
    </w:r>
    <w:r w:rsidRPr="00995D9B">
      <w:rPr>
        <w:sz w:val="16"/>
        <w:szCs w:val="16"/>
      </w:rPr>
      <w:instrText xml:space="preserve"> FILENAME   \* MERGEFORMAT </w:instrText>
    </w:r>
    <w:r w:rsidRPr="00995D9B">
      <w:rPr>
        <w:sz w:val="16"/>
        <w:szCs w:val="16"/>
      </w:rPr>
      <w:fldChar w:fldCharType="separate"/>
    </w:r>
    <w:r w:rsidR="00EC5198">
      <w:rPr>
        <w:noProof/>
        <w:sz w:val="16"/>
        <w:szCs w:val="16"/>
      </w:rPr>
      <w:t>KVBS2_711.00_AUU_TNW FB02 Checkliste 713.02 BIM-M_f_20260518</w:t>
    </w:r>
    <w:r w:rsidRPr="00995D9B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CB54D" w14:textId="77777777" w:rsidR="00DB47FC" w:rsidRDefault="00DB47FC" w:rsidP="00062AE7">
      <w:pPr>
        <w:spacing w:after="0" w:line="240" w:lineRule="auto"/>
      </w:pPr>
      <w:r>
        <w:separator/>
      </w:r>
    </w:p>
  </w:footnote>
  <w:footnote w:type="continuationSeparator" w:id="0">
    <w:p w14:paraId="16A94B4A" w14:textId="77777777" w:rsidR="00DB47FC" w:rsidRDefault="00DB47FC" w:rsidP="00062AE7">
      <w:pPr>
        <w:spacing w:after="0" w:line="240" w:lineRule="auto"/>
      </w:pPr>
      <w:r>
        <w:continuationSeparator/>
      </w:r>
    </w:p>
  </w:footnote>
  <w:footnote w:type="continuationNotice" w:id="1">
    <w:p w14:paraId="374ADCFE" w14:textId="77777777" w:rsidR="00DB47FC" w:rsidRDefault="00DB47F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413"/>
      <w:gridCol w:w="5670"/>
      <w:gridCol w:w="1977"/>
    </w:tblGrid>
    <w:tr w:rsidR="00A073B4" w14:paraId="46B8DDD2" w14:textId="77777777" w:rsidTr="00002F2A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68A66644" w14:textId="77777777" w:rsidR="00A073B4" w:rsidRPr="00121251" w:rsidRDefault="00A073B4" w:rsidP="00002F2A">
          <w:pPr>
            <w:pStyle w:val="Kopfzeile"/>
            <w:jc w:val="center"/>
            <w:rPr>
              <w:b/>
              <w:bCs/>
              <w:color w:val="009FE3" w:themeColor="accent1"/>
            </w:rPr>
          </w:pPr>
          <w:r w:rsidRPr="00121251">
            <w:rPr>
              <w:b/>
              <w:bCs/>
              <w:color w:val="009FE3" w:themeColor="accent1"/>
            </w:rPr>
            <w:t>Formblatt</w:t>
          </w:r>
        </w:p>
        <w:p w14:paraId="52AE3BD5" w14:textId="32C0320F" w:rsidR="00A073B4" w:rsidRPr="00121251" w:rsidRDefault="00A073B4" w:rsidP="00002F2A">
          <w:pPr>
            <w:pStyle w:val="Kopfzeile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 w:rsidRPr="00121251">
            <w:rPr>
              <w:b/>
              <w:bCs/>
              <w:color w:val="009FE3" w:themeColor="accent1"/>
              <w:sz w:val="44"/>
              <w:szCs w:val="44"/>
            </w:rPr>
            <w:t>0</w:t>
          </w:r>
          <w:r w:rsidR="00A31936">
            <w:rPr>
              <w:b/>
              <w:bCs/>
              <w:color w:val="009FE3" w:themeColor="accent1"/>
              <w:sz w:val="44"/>
              <w:szCs w:val="44"/>
            </w:rPr>
            <w:t>2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013A4142" w14:textId="28A89CE9" w:rsidR="00A073B4" w:rsidRPr="008B4442" w:rsidRDefault="003854E3" w:rsidP="00002F2A">
          <w:pPr>
            <w:pStyle w:val="Kopfzeile"/>
            <w:jc w:val="left"/>
            <w:rPr>
              <w:color w:val="009FE3" w:themeColor="accent1"/>
              <w:sz w:val="32"/>
              <w:szCs w:val="32"/>
            </w:rPr>
          </w:pPr>
          <w:r>
            <w:rPr>
              <w:color w:val="009FE3" w:themeColor="accent1"/>
              <w:sz w:val="32"/>
              <w:szCs w:val="32"/>
            </w:rPr>
            <w:t>Checkliste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32E64384" w14:textId="77777777" w:rsidR="00A073B4" w:rsidRDefault="00A073B4" w:rsidP="00A073B4">
          <w:pPr>
            <w:pStyle w:val="Kopfzeile"/>
            <w:jc w:val="left"/>
            <w:rPr>
              <w:color w:val="666F7A" w:themeColor="text2"/>
            </w:rPr>
          </w:pPr>
          <w:r w:rsidRPr="00596EB1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58241" behindDoc="0" locked="0" layoutInCell="1" allowOverlap="1" wp14:anchorId="3A492188" wp14:editId="229828D0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686349660" name="Grafik 686349660" descr="Ein Bild, das Text, Schrift, Logo, Screenshot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86349660" name="Grafik 686349660" descr="Ein Bild, das Text, Schrift, Logo, Screenshot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A073B4" w14:paraId="01411ED9" w14:textId="77777777" w:rsidTr="00002F2A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3D228F7A" w14:textId="77777777" w:rsidR="00A073B4" w:rsidRPr="00121251" w:rsidRDefault="00A073B4" w:rsidP="00A073B4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71E716BB" w14:textId="4118A1F7" w:rsidR="00190A83" w:rsidRDefault="00A073B4" w:rsidP="00002F2A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Vergabenummer: </w:t>
          </w:r>
          <w:sdt>
            <w:sdtPr>
              <w:rPr>
                <w:rFonts w:cs="Arial"/>
                <w:sz w:val="20"/>
              </w:rPr>
              <w:id w:val="1459379858"/>
              <w:placeholder>
                <w:docPart w:val="B0894CD7AF7D4C79912D56783EC4FB64"/>
              </w:placeholder>
              <w:showingPlcHdr/>
            </w:sdtPr>
            <w:sdtContent>
              <w:r w:rsidR="00190A83" w:rsidRPr="00575886">
                <w:rPr>
                  <w:rStyle w:val="Platzhaltertext"/>
                  <w:rFonts w:cs="Arial"/>
                  <w:highlight w:val="yellow"/>
                  <w:shd w:val="clear" w:color="auto" w:fill="BFBFBF" w:themeFill="background1" w:themeFillShade="BF"/>
                </w:rPr>
                <w:t>Klicken Sie hier, um Text einzugeben.</w:t>
              </w:r>
            </w:sdtContent>
          </w:sdt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495FF4DA" w14:textId="0BEBA193" w:rsidR="00A073B4" w:rsidRDefault="00A073B4" w:rsidP="00002F2A">
          <w:pPr>
            <w:pStyle w:val="Kopfzeile"/>
            <w:jc w:val="center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095B93">
            <w:rPr>
              <w:color w:val="666F7A" w:themeColor="text2"/>
            </w:rPr>
            <w:fldChar w:fldCharType="begin"/>
          </w:r>
          <w:r w:rsidR="00095B93">
            <w:rPr>
              <w:color w:val="666F7A" w:themeColor="text2"/>
            </w:rPr>
            <w:instrText xml:space="preserve"> PAGE  \* Arabic  \* MERGEFORMAT </w:instrText>
          </w:r>
          <w:r w:rsidR="00095B93">
            <w:rPr>
              <w:color w:val="666F7A" w:themeColor="text2"/>
            </w:rPr>
            <w:fldChar w:fldCharType="separate"/>
          </w:r>
          <w:r w:rsidR="00095B93">
            <w:rPr>
              <w:noProof/>
              <w:color w:val="666F7A" w:themeColor="text2"/>
            </w:rPr>
            <w:t>1</w:t>
          </w:r>
          <w:r w:rsidR="00095B93">
            <w:rPr>
              <w:color w:val="666F7A" w:themeColor="text2"/>
            </w:rPr>
            <w:fldChar w:fldCharType="end"/>
          </w:r>
          <w:r w:rsidR="00F245A0">
            <w:rPr>
              <w:color w:val="666F7A" w:themeColor="text2"/>
            </w:rPr>
            <w:t xml:space="preserve"> </w:t>
          </w:r>
          <w:r w:rsidR="008A07D7">
            <w:rPr>
              <w:color w:val="666F7A" w:themeColor="text2"/>
            </w:rPr>
            <w:t xml:space="preserve">von </w:t>
          </w:r>
          <w:r w:rsidR="00B322D4">
            <w:rPr>
              <w:color w:val="666F7A" w:themeColor="text2"/>
            </w:rPr>
            <w:fldChar w:fldCharType="begin"/>
          </w:r>
          <w:r w:rsidR="00B322D4">
            <w:rPr>
              <w:color w:val="666F7A" w:themeColor="text2"/>
            </w:rPr>
            <w:instrText xml:space="preserve"> NUMPAGES  \* Arabic  \* MERGEFORMAT </w:instrText>
          </w:r>
          <w:r w:rsidR="00B322D4">
            <w:rPr>
              <w:color w:val="666F7A" w:themeColor="text2"/>
            </w:rPr>
            <w:fldChar w:fldCharType="separate"/>
          </w:r>
          <w:r w:rsidR="00B322D4">
            <w:rPr>
              <w:noProof/>
              <w:color w:val="666F7A" w:themeColor="text2"/>
            </w:rPr>
            <w:t>1</w:t>
          </w:r>
          <w:r w:rsidR="00B322D4">
            <w:rPr>
              <w:color w:val="666F7A" w:themeColor="text2"/>
            </w:rPr>
            <w:fldChar w:fldCharType="end"/>
          </w:r>
        </w:p>
      </w:tc>
    </w:tr>
  </w:tbl>
  <w:p w14:paraId="3A844209" w14:textId="77777777" w:rsidR="00A073B4" w:rsidRDefault="00A073B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353"/>
      <w:gridCol w:w="5327"/>
      <w:gridCol w:w="2380"/>
    </w:tblGrid>
    <w:tr w:rsidR="00121251" w14:paraId="60714E57" w14:textId="77777777" w:rsidTr="00BE0648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</w:tcPr>
        <w:p w14:paraId="0E6A57D1" w14:textId="77777777" w:rsidR="00121251" w:rsidRPr="00121251" w:rsidRDefault="00121251" w:rsidP="00B645C8">
          <w:pPr>
            <w:pStyle w:val="Kopfzeile"/>
            <w:jc w:val="left"/>
            <w:rPr>
              <w:b/>
              <w:bCs/>
              <w:color w:val="009FE3" w:themeColor="accent1"/>
            </w:rPr>
          </w:pPr>
          <w:r w:rsidRPr="00121251">
            <w:rPr>
              <w:b/>
              <w:bCs/>
              <w:color w:val="009FE3" w:themeColor="accent1"/>
            </w:rPr>
            <w:t>Formblatt</w:t>
          </w:r>
        </w:p>
        <w:p w14:paraId="4C18F07A" w14:textId="20B7947D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 w:rsidRPr="00121251">
            <w:rPr>
              <w:b/>
              <w:bCs/>
              <w:color w:val="009FE3" w:themeColor="accent1"/>
              <w:sz w:val="44"/>
              <w:szCs w:val="44"/>
            </w:rPr>
            <w:t>01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3CE4C89" w14:textId="3C6BBD42" w:rsidR="00121251" w:rsidRPr="008B4442" w:rsidRDefault="00121251" w:rsidP="00B645C8">
          <w:pPr>
            <w:pStyle w:val="Kopfzeile"/>
            <w:jc w:val="left"/>
            <w:rPr>
              <w:color w:val="009FE3" w:themeColor="accent1"/>
              <w:sz w:val="32"/>
              <w:szCs w:val="32"/>
            </w:rPr>
          </w:pPr>
          <w:r w:rsidRPr="008B4442">
            <w:rPr>
              <w:color w:val="009FE3" w:themeColor="accent1"/>
              <w:sz w:val="32"/>
              <w:szCs w:val="32"/>
            </w:rPr>
            <w:t>Bewerberfragen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4C5B2A44" w14:textId="702BE681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 w:rsidRPr="00596EB1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58240" behindDoc="0" locked="0" layoutInCell="1" allowOverlap="1" wp14:anchorId="31D311B0" wp14:editId="1C265823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67943551" name="Grafik 679435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121251" w14:paraId="7096C9E7" w14:textId="77777777" w:rsidTr="00BE0648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5D73F10" w14:textId="2838A8E4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5D9B3263" w14:textId="096FA376" w:rsidR="00121251" w:rsidRDefault="008B4442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>Vergabenummer: KVBS1_713.02_2024.01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25E8D742" w14:textId="6156D69D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515400">
            <w:rPr>
              <w:color w:val="666F7A" w:themeColor="text2"/>
            </w:rPr>
            <w:fldChar w:fldCharType="begin"/>
          </w:r>
          <w:r w:rsidR="00515400">
            <w:rPr>
              <w:color w:val="666F7A" w:themeColor="text2"/>
            </w:rPr>
            <w:instrText xml:space="preserve"> AUTONUM  \* Arabic </w:instrText>
          </w:r>
          <w:r w:rsidR="00515400">
            <w:rPr>
              <w:color w:val="666F7A" w:themeColor="text2"/>
            </w:rPr>
            <w:fldChar w:fldCharType="end"/>
          </w:r>
        </w:p>
      </w:tc>
    </w:tr>
  </w:tbl>
  <w:p w14:paraId="290AEBC2" w14:textId="2F7E80E5" w:rsidR="00596EB1" w:rsidRPr="00596EB1" w:rsidRDefault="00596EB1" w:rsidP="00596EB1">
    <w:pPr>
      <w:pStyle w:val="Kopfzeile"/>
      <w:jc w:val="lef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C15542"/>
    <w:multiLevelType w:val="multilevel"/>
    <w:tmpl w:val="E2AEDEF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25A3354"/>
    <w:multiLevelType w:val="hybridMultilevel"/>
    <w:tmpl w:val="3236D00A"/>
    <w:lvl w:ilvl="0" w:tplc="6F1C10E2"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A623D8"/>
    <w:multiLevelType w:val="hybridMultilevel"/>
    <w:tmpl w:val="7B3C4CC6"/>
    <w:lvl w:ilvl="0" w:tplc="67B4E782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235E25"/>
    <w:multiLevelType w:val="multilevel"/>
    <w:tmpl w:val="2B6650CA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31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3011BBD"/>
    <w:multiLevelType w:val="hybridMultilevel"/>
    <w:tmpl w:val="FB3001A0"/>
    <w:lvl w:ilvl="0" w:tplc="ADA65D7C">
      <w:start w:val="1"/>
      <w:numFmt w:val="bullet"/>
      <w:pStyle w:val="Listenabsatz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5C6645E"/>
    <w:multiLevelType w:val="hybridMultilevel"/>
    <w:tmpl w:val="48F442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2D0B97"/>
    <w:multiLevelType w:val="hybridMultilevel"/>
    <w:tmpl w:val="BC580EFC"/>
    <w:lvl w:ilvl="0" w:tplc="3300EDB8">
      <w:start w:val="1"/>
      <w:numFmt w:val="decimal"/>
      <w:pStyle w:val="Anhangberschrift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8965FE"/>
    <w:multiLevelType w:val="hybridMultilevel"/>
    <w:tmpl w:val="4076474C"/>
    <w:lvl w:ilvl="0" w:tplc="91341E44">
      <w:start w:val="1"/>
      <w:numFmt w:val="decimal"/>
      <w:pStyle w:val="TabelleAufzhl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3C1E13"/>
    <w:multiLevelType w:val="hybridMultilevel"/>
    <w:tmpl w:val="1F94E2D4"/>
    <w:lvl w:ilvl="0" w:tplc="7D9AFFA0">
      <w:start w:val="1"/>
      <w:numFmt w:val="bullet"/>
      <w:pStyle w:val="Aufzhlung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CD6B70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C0724BC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CF07A9B"/>
    <w:multiLevelType w:val="hybridMultilevel"/>
    <w:tmpl w:val="FE98C98E"/>
    <w:lvl w:ilvl="0" w:tplc="E9C4A340">
      <w:start w:val="1"/>
      <w:numFmt w:val="decimal"/>
      <w:pStyle w:val="ListenabsatzNummerieru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61554A9"/>
    <w:multiLevelType w:val="hybridMultilevel"/>
    <w:tmpl w:val="41663D18"/>
    <w:lvl w:ilvl="0" w:tplc="012E98A6">
      <w:start w:val="1"/>
      <w:numFmt w:val="bullet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C7423E"/>
    <w:multiLevelType w:val="hybridMultilevel"/>
    <w:tmpl w:val="19A6689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ED410D"/>
    <w:multiLevelType w:val="hybridMultilevel"/>
    <w:tmpl w:val="C908BD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1E08B5"/>
    <w:multiLevelType w:val="hybridMultilevel"/>
    <w:tmpl w:val="59F0CC92"/>
    <w:lvl w:ilvl="0" w:tplc="55CC0E0C"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  <w:b w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8299567">
    <w:abstractNumId w:val="7"/>
  </w:num>
  <w:num w:numId="2" w16cid:durableId="20136143">
    <w:abstractNumId w:val="7"/>
    <w:lvlOverride w:ilvl="0">
      <w:startOverride w:val="1"/>
    </w:lvlOverride>
  </w:num>
  <w:num w:numId="3" w16cid:durableId="1244755585">
    <w:abstractNumId w:val="7"/>
    <w:lvlOverride w:ilvl="0">
      <w:startOverride w:val="1"/>
    </w:lvlOverride>
  </w:num>
  <w:num w:numId="4" w16cid:durableId="1643659075">
    <w:abstractNumId w:val="2"/>
  </w:num>
  <w:num w:numId="5" w16cid:durableId="1862157343">
    <w:abstractNumId w:val="13"/>
  </w:num>
  <w:num w:numId="6" w16cid:durableId="780491728">
    <w:abstractNumId w:val="9"/>
  </w:num>
  <w:num w:numId="7" w16cid:durableId="2134442403">
    <w:abstractNumId w:val="10"/>
  </w:num>
  <w:num w:numId="8" w16cid:durableId="638800464">
    <w:abstractNumId w:val="0"/>
  </w:num>
  <w:num w:numId="9" w16cid:durableId="10694252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38121804">
    <w:abstractNumId w:val="3"/>
  </w:num>
  <w:num w:numId="11" w16cid:durableId="16532209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85503997">
    <w:abstractNumId w:val="4"/>
  </w:num>
  <w:num w:numId="13" w16cid:durableId="1727989183">
    <w:abstractNumId w:val="11"/>
  </w:num>
  <w:num w:numId="14" w16cid:durableId="1353528937">
    <w:abstractNumId w:val="6"/>
  </w:num>
  <w:num w:numId="15" w16cid:durableId="854265301">
    <w:abstractNumId w:val="5"/>
  </w:num>
  <w:num w:numId="16" w16cid:durableId="418404739">
    <w:abstractNumId w:val="12"/>
  </w:num>
  <w:num w:numId="17" w16cid:durableId="463502983">
    <w:abstractNumId w:val="8"/>
  </w:num>
  <w:num w:numId="18" w16cid:durableId="32198280">
    <w:abstractNumId w:val="14"/>
  </w:num>
  <w:num w:numId="19" w16cid:durableId="730663003">
    <w:abstractNumId w:val="1"/>
  </w:num>
  <w:num w:numId="20" w16cid:durableId="166285463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431"/>
    <w:rsid w:val="00002F2A"/>
    <w:rsid w:val="000057F7"/>
    <w:rsid w:val="000063E1"/>
    <w:rsid w:val="0000680A"/>
    <w:rsid w:val="0001777A"/>
    <w:rsid w:val="00021B76"/>
    <w:rsid w:val="000235E2"/>
    <w:rsid w:val="00023E9C"/>
    <w:rsid w:val="00024E08"/>
    <w:rsid w:val="00024FB0"/>
    <w:rsid w:val="00026FCB"/>
    <w:rsid w:val="0003386E"/>
    <w:rsid w:val="00034DE1"/>
    <w:rsid w:val="00041370"/>
    <w:rsid w:val="000422B8"/>
    <w:rsid w:val="000459C5"/>
    <w:rsid w:val="00045E02"/>
    <w:rsid w:val="00060AC1"/>
    <w:rsid w:val="00062AE7"/>
    <w:rsid w:val="000779CF"/>
    <w:rsid w:val="00080693"/>
    <w:rsid w:val="00081279"/>
    <w:rsid w:val="000840F1"/>
    <w:rsid w:val="0008515F"/>
    <w:rsid w:val="00090C53"/>
    <w:rsid w:val="00094F93"/>
    <w:rsid w:val="00095B93"/>
    <w:rsid w:val="000A00EF"/>
    <w:rsid w:val="000A0F43"/>
    <w:rsid w:val="000B4365"/>
    <w:rsid w:val="000B4C60"/>
    <w:rsid w:val="000B5432"/>
    <w:rsid w:val="000C59FE"/>
    <w:rsid w:val="000C6AFA"/>
    <w:rsid w:val="000C7B78"/>
    <w:rsid w:val="000D1688"/>
    <w:rsid w:val="000D49A4"/>
    <w:rsid w:val="000D78FD"/>
    <w:rsid w:val="000E0016"/>
    <w:rsid w:val="000F0CD7"/>
    <w:rsid w:val="000F3F22"/>
    <w:rsid w:val="000F5186"/>
    <w:rsid w:val="00100D0E"/>
    <w:rsid w:val="0010210A"/>
    <w:rsid w:val="001030DD"/>
    <w:rsid w:val="001035BB"/>
    <w:rsid w:val="00107E6E"/>
    <w:rsid w:val="0011494B"/>
    <w:rsid w:val="001154AF"/>
    <w:rsid w:val="00121251"/>
    <w:rsid w:val="001235F7"/>
    <w:rsid w:val="0012375D"/>
    <w:rsid w:val="00127143"/>
    <w:rsid w:val="001365D7"/>
    <w:rsid w:val="00136E7C"/>
    <w:rsid w:val="00137163"/>
    <w:rsid w:val="001475A2"/>
    <w:rsid w:val="00152494"/>
    <w:rsid w:val="00155EA7"/>
    <w:rsid w:val="001622E9"/>
    <w:rsid w:val="001634D6"/>
    <w:rsid w:val="00166C2B"/>
    <w:rsid w:val="00171909"/>
    <w:rsid w:val="00175F30"/>
    <w:rsid w:val="00190A83"/>
    <w:rsid w:val="00191C7F"/>
    <w:rsid w:val="00192178"/>
    <w:rsid w:val="001932B8"/>
    <w:rsid w:val="001A4911"/>
    <w:rsid w:val="001A4A66"/>
    <w:rsid w:val="001A71F0"/>
    <w:rsid w:val="001A7CDE"/>
    <w:rsid w:val="001B0D73"/>
    <w:rsid w:val="001B447D"/>
    <w:rsid w:val="001B44B5"/>
    <w:rsid w:val="001B6176"/>
    <w:rsid w:val="001B798E"/>
    <w:rsid w:val="001D3A4A"/>
    <w:rsid w:val="001E2E51"/>
    <w:rsid w:val="001F439C"/>
    <w:rsid w:val="001F6D8C"/>
    <w:rsid w:val="002019CB"/>
    <w:rsid w:val="002079DE"/>
    <w:rsid w:val="002106CD"/>
    <w:rsid w:val="00213AEE"/>
    <w:rsid w:val="002171B7"/>
    <w:rsid w:val="00217599"/>
    <w:rsid w:val="00223207"/>
    <w:rsid w:val="002256DE"/>
    <w:rsid w:val="00227F37"/>
    <w:rsid w:val="002329D0"/>
    <w:rsid w:val="00235827"/>
    <w:rsid w:val="002409EE"/>
    <w:rsid w:val="00243450"/>
    <w:rsid w:val="00247A12"/>
    <w:rsid w:val="002559C1"/>
    <w:rsid w:val="002621D1"/>
    <w:rsid w:val="002655A5"/>
    <w:rsid w:val="00266C66"/>
    <w:rsid w:val="00270155"/>
    <w:rsid w:val="002718A3"/>
    <w:rsid w:val="00274EB0"/>
    <w:rsid w:val="002769C0"/>
    <w:rsid w:val="00277FC1"/>
    <w:rsid w:val="002825CD"/>
    <w:rsid w:val="00286977"/>
    <w:rsid w:val="00287856"/>
    <w:rsid w:val="00292531"/>
    <w:rsid w:val="002954B4"/>
    <w:rsid w:val="002A2EA4"/>
    <w:rsid w:val="002A4F18"/>
    <w:rsid w:val="002B1408"/>
    <w:rsid w:val="002B3DC3"/>
    <w:rsid w:val="002B667F"/>
    <w:rsid w:val="002C097C"/>
    <w:rsid w:val="002C1A76"/>
    <w:rsid w:val="002C1E33"/>
    <w:rsid w:val="002C2B77"/>
    <w:rsid w:val="002D032D"/>
    <w:rsid w:val="002D0FD0"/>
    <w:rsid w:val="002D45C1"/>
    <w:rsid w:val="002D5344"/>
    <w:rsid w:val="002D6F18"/>
    <w:rsid w:val="002D7B95"/>
    <w:rsid w:val="002E5C90"/>
    <w:rsid w:val="002E6BB1"/>
    <w:rsid w:val="002F0F3D"/>
    <w:rsid w:val="00310F3F"/>
    <w:rsid w:val="003224B1"/>
    <w:rsid w:val="0033216E"/>
    <w:rsid w:val="0033605B"/>
    <w:rsid w:val="003360E6"/>
    <w:rsid w:val="00336936"/>
    <w:rsid w:val="00353452"/>
    <w:rsid w:val="0035396D"/>
    <w:rsid w:val="0036033E"/>
    <w:rsid w:val="00360589"/>
    <w:rsid w:val="003617F8"/>
    <w:rsid w:val="00362AF9"/>
    <w:rsid w:val="0036593C"/>
    <w:rsid w:val="00367C18"/>
    <w:rsid w:val="00375706"/>
    <w:rsid w:val="00381076"/>
    <w:rsid w:val="003854E3"/>
    <w:rsid w:val="00385A92"/>
    <w:rsid w:val="003912D1"/>
    <w:rsid w:val="00391F80"/>
    <w:rsid w:val="003969F8"/>
    <w:rsid w:val="003A164A"/>
    <w:rsid w:val="003A7309"/>
    <w:rsid w:val="003C0EC3"/>
    <w:rsid w:val="003C3288"/>
    <w:rsid w:val="003D2878"/>
    <w:rsid w:val="003D2DFE"/>
    <w:rsid w:val="003E394B"/>
    <w:rsid w:val="003E5A47"/>
    <w:rsid w:val="003E6543"/>
    <w:rsid w:val="003E71BC"/>
    <w:rsid w:val="003F1CD7"/>
    <w:rsid w:val="003F259A"/>
    <w:rsid w:val="00400CAD"/>
    <w:rsid w:val="0040483B"/>
    <w:rsid w:val="004104D2"/>
    <w:rsid w:val="00412361"/>
    <w:rsid w:val="00416BE6"/>
    <w:rsid w:val="00417BC0"/>
    <w:rsid w:val="00417D72"/>
    <w:rsid w:val="00423D84"/>
    <w:rsid w:val="0042634B"/>
    <w:rsid w:val="004312AC"/>
    <w:rsid w:val="004352F0"/>
    <w:rsid w:val="00437596"/>
    <w:rsid w:val="00437C29"/>
    <w:rsid w:val="0044015D"/>
    <w:rsid w:val="0045009F"/>
    <w:rsid w:val="0045463C"/>
    <w:rsid w:val="004548D5"/>
    <w:rsid w:val="00466126"/>
    <w:rsid w:val="00470630"/>
    <w:rsid w:val="004706C5"/>
    <w:rsid w:val="00474A08"/>
    <w:rsid w:val="00494E36"/>
    <w:rsid w:val="00495ABC"/>
    <w:rsid w:val="00495C8F"/>
    <w:rsid w:val="00495CBF"/>
    <w:rsid w:val="004A0F59"/>
    <w:rsid w:val="004A3C1A"/>
    <w:rsid w:val="004B610E"/>
    <w:rsid w:val="004C1AA6"/>
    <w:rsid w:val="004C476A"/>
    <w:rsid w:val="004D5218"/>
    <w:rsid w:val="004E471C"/>
    <w:rsid w:val="004F1792"/>
    <w:rsid w:val="004F1EBF"/>
    <w:rsid w:val="004F7431"/>
    <w:rsid w:val="0050248C"/>
    <w:rsid w:val="00502BDC"/>
    <w:rsid w:val="005055B6"/>
    <w:rsid w:val="00506F0C"/>
    <w:rsid w:val="00515400"/>
    <w:rsid w:val="0053042E"/>
    <w:rsid w:val="005321EE"/>
    <w:rsid w:val="00532769"/>
    <w:rsid w:val="00542B81"/>
    <w:rsid w:val="00542F59"/>
    <w:rsid w:val="00544753"/>
    <w:rsid w:val="00544DA5"/>
    <w:rsid w:val="0056146B"/>
    <w:rsid w:val="00567FCF"/>
    <w:rsid w:val="0057180D"/>
    <w:rsid w:val="00573238"/>
    <w:rsid w:val="00574620"/>
    <w:rsid w:val="00575886"/>
    <w:rsid w:val="00575AFC"/>
    <w:rsid w:val="00586683"/>
    <w:rsid w:val="00593364"/>
    <w:rsid w:val="00596EB1"/>
    <w:rsid w:val="005B3682"/>
    <w:rsid w:val="005C07BE"/>
    <w:rsid w:val="005C19C2"/>
    <w:rsid w:val="005C2565"/>
    <w:rsid w:val="005C738D"/>
    <w:rsid w:val="005D7A2B"/>
    <w:rsid w:val="005E33F8"/>
    <w:rsid w:val="005E6892"/>
    <w:rsid w:val="005F3FFB"/>
    <w:rsid w:val="00602DAE"/>
    <w:rsid w:val="00603134"/>
    <w:rsid w:val="0060415F"/>
    <w:rsid w:val="00607A42"/>
    <w:rsid w:val="00610C28"/>
    <w:rsid w:val="0061369F"/>
    <w:rsid w:val="00616900"/>
    <w:rsid w:val="00621555"/>
    <w:rsid w:val="00621CD2"/>
    <w:rsid w:val="006378E7"/>
    <w:rsid w:val="00641025"/>
    <w:rsid w:val="006423C8"/>
    <w:rsid w:val="00647F29"/>
    <w:rsid w:val="006673EB"/>
    <w:rsid w:val="00671DB6"/>
    <w:rsid w:val="00673125"/>
    <w:rsid w:val="00673882"/>
    <w:rsid w:val="006804F2"/>
    <w:rsid w:val="00682943"/>
    <w:rsid w:val="006850B6"/>
    <w:rsid w:val="00685C92"/>
    <w:rsid w:val="006867E5"/>
    <w:rsid w:val="006904B5"/>
    <w:rsid w:val="00693693"/>
    <w:rsid w:val="006949E6"/>
    <w:rsid w:val="006A71AF"/>
    <w:rsid w:val="006B41F3"/>
    <w:rsid w:val="006B7DB1"/>
    <w:rsid w:val="006C12F5"/>
    <w:rsid w:val="006D1292"/>
    <w:rsid w:val="006D4EA3"/>
    <w:rsid w:val="006D6DCC"/>
    <w:rsid w:val="006D7971"/>
    <w:rsid w:val="006E3D91"/>
    <w:rsid w:val="00702155"/>
    <w:rsid w:val="007049CB"/>
    <w:rsid w:val="00707D46"/>
    <w:rsid w:val="007151C4"/>
    <w:rsid w:val="0071574E"/>
    <w:rsid w:val="007159C1"/>
    <w:rsid w:val="007302E7"/>
    <w:rsid w:val="00731199"/>
    <w:rsid w:val="0073218D"/>
    <w:rsid w:val="00733905"/>
    <w:rsid w:val="0073441D"/>
    <w:rsid w:val="00751D4A"/>
    <w:rsid w:val="00754218"/>
    <w:rsid w:val="007564A3"/>
    <w:rsid w:val="007564D7"/>
    <w:rsid w:val="00760C81"/>
    <w:rsid w:val="007627AE"/>
    <w:rsid w:val="007651F5"/>
    <w:rsid w:val="007751C5"/>
    <w:rsid w:val="00781D5C"/>
    <w:rsid w:val="00783849"/>
    <w:rsid w:val="007A73D8"/>
    <w:rsid w:val="007B0232"/>
    <w:rsid w:val="007B2ACF"/>
    <w:rsid w:val="007C2794"/>
    <w:rsid w:val="007D3D75"/>
    <w:rsid w:val="007D5F2B"/>
    <w:rsid w:val="007D60D3"/>
    <w:rsid w:val="007E0685"/>
    <w:rsid w:val="007E656A"/>
    <w:rsid w:val="007F141C"/>
    <w:rsid w:val="007F5D74"/>
    <w:rsid w:val="007F7C45"/>
    <w:rsid w:val="00802496"/>
    <w:rsid w:val="00813E55"/>
    <w:rsid w:val="008168A2"/>
    <w:rsid w:val="008348EC"/>
    <w:rsid w:val="00841EB1"/>
    <w:rsid w:val="0084231A"/>
    <w:rsid w:val="0087457E"/>
    <w:rsid w:val="00884B10"/>
    <w:rsid w:val="00884B17"/>
    <w:rsid w:val="00884B3C"/>
    <w:rsid w:val="00885625"/>
    <w:rsid w:val="00893F7D"/>
    <w:rsid w:val="00894DC9"/>
    <w:rsid w:val="008A07D7"/>
    <w:rsid w:val="008A2E6D"/>
    <w:rsid w:val="008B4442"/>
    <w:rsid w:val="008C289A"/>
    <w:rsid w:val="008D488C"/>
    <w:rsid w:val="008D4C30"/>
    <w:rsid w:val="008D62F0"/>
    <w:rsid w:val="008E1004"/>
    <w:rsid w:val="008E2E13"/>
    <w:rsid w:val="008E3F0B"/>
    <w:rsid w:val="008E7B2B"/>
    <w:rsid w:val="008F04AC"/>
    <w:rsid w:val="008F110A"/>
    <w:rsid w:val="008F36D8"/>
    <w:rsid w:val="008F4904"/>
    <w:rsid w:val="00905C07"/>
    <w:rsid w:val="00906395"/>
    <w:rsid w:val="0091561A"/>
    <w:rsid w:val="00925D81"/>
    <w:rsid w:val="00937B18"/>
    <w:rsid w:val="00941DF0"/>
    <w:rsid w:val="00952321"/>
    <w:rsid w:val="009573CF"/>
    <w:rsid w:val="00961F1B"/>
    <w:rsid w:val="00963358"/>
    <w:rsid w:val="00966E16"/>
    <w:rsid w:val="009818D5"/>
    <w:rsid w:val="00981C0F"/>
    <w:rsid w:val="009829B9"/>
    <w:rsid w:val="00991412"/>
    <w:rsid w:val="00992972"/>
    <w:rsid w:val="00995D9B"/>
    <w:rsid w:val="00997681"/>
    <w:rsid w:val="00997A8C"/>
    <w:rsid w:val="009A04BD"/>
    <w:rsid w:val="009A06DF"/>
    <w:rsid w:val="009A3424"/>
    <w:rsid w:val="009B1AD5"/>
    <w:rsid w:val="009B5632"/>
    <w:rsid w:val="009B7ADB"/>
    <w:rsid w:val="009C4EB9"/>
    <w:rsid w:val="009D0364"/>
    <w:rsid w:val="009D6E5B"/>
    <w:rsid w:val="009D7D53"/>
    <w:rsid w:val="00A009F3"/>
    <w:rsid w:val="00A01B9C"/>
    <w:rsid w:val="00A020DC"/>
    <w:rsid w:val="00A06023"/>
    <w:rsid w:val="00A066D3"/>
    <w:rsid w:val="00A06DF8"/>
    <w:rsid w:val="00A073B4"/>
    <w:rsid w:val="00A07474"/>
    <w:rsid w:val="00A146E0"/>
    <w:rsid w:val="00A15ACE"/>
    <w:rsid w:val="00A31936"/>
    <w:rsid w:val="00A33C6C"/>
    <w:rsid w:val="00A4240F"/>
    <w:rsid w:val="00A51DAB"/>
    <w:rsid w:val="00A52365"/>
    <w:rsid w:val="00A52C92"/>
    <w:rsid w:val="00A53F52"/>
    <w:rsid w:val="00A5557A"/>
    <w:rsid w:val="00A560BA"/>
    <w:rsid w:val="00A66A44"/>
    <w:rsid w:val="00A74C9E"/>
    <w:rsid w:val="00A76CAE"/>
    <w:rsid w:val="00A90D7B"/>
    <w:rsid w:val="00AA098A"/>
    <w:rsid w:val="00AA19D0"/>
    <w:rsid w:val="00AB0F6C"/>
    <w:rsid w:val="00AB1083"/>
    <w:rsid w:val="00AB2B9E"/>
    <w:rsid w:val="00AC32EB"/>
    <w:rsid w:val="00AC459E"/>
    <w:rsid w:val="00AC5E03"/>
    <w:rsid w:val="00AD1263"/>
    <w:rsid w:val="00AD302B"/>
    <w:rsid w:val="00AE69AC"/>
    <w:rsid w:val="00AE7B02"/>
    <w:rsid w:val="00AF2789"/>
    <w:rsid w:val="00AF71FD"/>
    <w:rsid w:val="00B07AA2"/>
    <w:rsid w:val="00B12A7A"/>
    <w:rsid w:val="00B14090"/>
    <w:rsid w:val="00B14E15"/>
    <w:rsid w:val="00B20428"/>
    <w:rsid w:val="00B20969"/>
    <w:rsid w:val="00B26000"/>
    <w:rsid w:val="00B322D4"/>
    <w:rsid w:val="00B36EF8"/>
    <w:rsid w:val="00B44D68"/>
    <w:rsid w:val="00B61402"/>
    <w:rsid w:val="00B645C8"/>
    <w:rsid w:val="00B6711E"/>
    <w:rsid w:val="00B728B8"/>
    <w:rsid w:val="00B73CD7"/>
    <w:rsid w:val="00B851A6"/>
    <w:rsid w:val="00B87EC2"/>
    <w:rsid w:val="00B9191E"/>
    <w:rsid w:val="00B97A93"/>
    <w:rsid w:val="00BA12A6"/>
    <w:rsid w:val="00BA1AAE"/>
    <w:rsid w:val="00BA5C60"/>
    <w:rsid w:val="00BA6945"/>
    <w:rsid w:val="00BB030D"/>
    <w:rsid w:val="00BB0B2E"/>
    <w:rsid w:val="00BB4924"/>
    <w:rsid w:val="00BB4DD4"/>
    <w:rsid w:val="00BC053F"/>
    <w:rsid w:val="00BC1F67"/>
    <w:rsid w:val="00BC5D2A"/>
    <w:rsid w:val="00BD05F3"/>
    <w:rsid w:val="00BE0648"/>
    <w:rsid w:val="00BF42A1"/>
    <w:rsid w:val="00BF5467"/>
    <w:rsid w:val="00C03617"/>
    <w:rsid w:val="00C1200C"/>
    <w:rsid w:val="00C136D3"/>
    <w:rsid w:val="00C20EC8"/>
    <w:rsid w:val="00C3498E"/>
    <w:rsid w:val="00C37C0F"/>
    <w:rsid w:val="00C42271"/>
    <w:rsid w:val="00C428E8"/>
    <w:rsid w:val="00C45C59"/>
    <w:rsid w:val="00C542EC"/>
    <w:rsid w:val="00C55708"/>
    <w:rsid w:val="00C565BB"/>
    <w:rsid w:val="00C610FE"/>
    <w:rsid w:val="00C62E7A"/>
    <w:rsid w:val="00C67998"/>
    <w:rsid w:val="00C67EAC"/>
    <w:rsid w:val="00C8078A"/>
    <w:rsid w:val="00C80904"/>
    <w:rsid w:val="00C8565F"/>
    <w:rsid w:val="00C91624"/>
    <w:rsid w:val="00C91E28"/>
    <w:rsid w:val="00C95CC3"/>
    <w:rsid w:val="00CA239D"/>
    <w:rsid w:val="00CB1127"/>
    <w:rsid w:val="00CB4E8A"/>
    <w:rsid w:val="00CB6D9B"/>
    <w:rsid w:val="00CC33E7"/>
    <w:rsid w:val="00CF0E58"/>
    <w:rsid w:val="00CF69C1"/>
    <w:rsid w:val="00D02ED8"/>
    <w:rsid w:val="00D25A81"/>
    <w:rsid w:val="00D30B47"/>
    <w:rsid w:val="00D4557F"/>
    <w:rsid w:val="00D50965"/>
    <w:rsid w:val="00D52031"/>
    <w:rsid w:val="00D52C9B"/>
    <w:rsid w:val="00D54582"/>
    <w:rsid w:val="00D54EBC"/>
    <w:rsid w:val="00D5740F"/>
    <w:rsid w:val="00D63F01"/>
    <w:rsid w:val="00D64D50"/>
    <w:rsid w:val="00D64DEB"/>
    <w:rsid w:val="00D733CE"/>
    <w:rsid w:val="00D74AA6"/>
    <w:rsid w:val="00D7796C"/>
    <w:rsid w:val="00D80A77"/>
    <w:rsid w:val="00D84481"/>
    <w:rsid w:val="00D844E3"/>
    <w:rsid w:val="00D94FAE"/>
    <w:rsid w:val="00D95214"/>
    <w:rsid w:val="00DA0DCA"/>
    <w:rsid w:val="00DA1E8F"/>
    <w:rsid w:val="00DA49CF"/>
    <w:rsid w:val="00DB47FC"/>
    <w:rsid w:val="00DB5164"/>
    <w:rsid w:val="00DC0E1F"/>
    <w:rsid w:val="00DC53A9"/>
    <w:rsid w:val="00DC5A57"/>
    <w:rsid w:val="00DD348A"/>
    <w:rsid w:val="00DD69B4"/>
    <w:rsid w:val="00DE3D36"/>
    <w:rsid w:val="00DE59A8"/>
    <w:rsid w:val="00DE63CE"/>
    <w:rsid w:val="00DF06F2"/>
    <w:rsid w:val="00DF52A3"/>
    <w:rsid w:val="00E019AE"/>
    <w:rsid w:val="00E0266C"/>
    <w:rsid w:val="00E027AF"/>
    <w:rsid w:val="00E06E88"/>
    <w:rsid w:val="00E06EDD"/>
    <w:rsid w:val="00E20816"/>
    <w:rsid w:val="00E24F65"/>
    <w:rsid w:val="00E37EEC"/>
    <w:rsid w:val="00E40E1F"/>
    <w:rsid w:val="00E448B4"/>
    <w:rsid w:val="00E47B5E"/>
    <w:rsid w:val="00E63686"/>
    <w:rsid w:val="00E63AD0"/>
    <w:rsid w:val="00E643AA"/>
    <w:rsid w:val="00E75E98"/>
    <w:rsid w:val="00E87E64"/>
    <w:rsid w:val="00E94B19"/>
    <w:rsid w:val="00EB1359"/>
    <w:rsid w:val="00EB77CB"/>
    <w:rsid w:val="00EC2DA6"/>
    <w:rsid w:val="00EC5198"/>
    <w:rsid w:val="00ED11E1"/>
    <w:rsid w:val="00F04DED"/>
    <w:rsid w:val="00F05B51"/>
    <w:rsid w:val="00F06274"/>
    <w:rsid w:val="00F10F2F"/>
    <w:rsid w:val="00F12788"/>
    <w:rsid w:val="00F155EA"/>
    <w:rsid w:val="00F15DF0"/>
    <w:rsid w:val="00F16E2D"/>
    <w:rsid w:val="00F1740C"/>
    <w:rsid w:val="00F210F1"/>
    <w:rsid w:val="00F22375"/>
    <w:rsid w:val="00F232C2"/>
    <w:rsid w:val="00F245A0"/>
    <w:rsid w:val="00F37E0C"/>
    <w:rsid w:val="00F4335E"/>
    <w:rsid w:val="00F54BCC"/>
    <w:rsid w:val="00F5569F"/>
    <w:rsid w:val="00F71828"/>
    <w:rsid w:val="00F732A1"/>
    <w:rsid w:val="00F73E67"/>
    <w:rsid w:val="00F7446C"/>
    <w:rsid w:val="00F838A8"/>
    <w:rsid w:val="00F861B7"/>
    <w:rsid w:val="00F86740"/>
    <w:rsid w:val="00F94F88"/>
    <w:rsid w:val="00F963A8"/>
    <w:rsid w:val="00FB4070"/>
    <w:rsid w:val="00FB6DAC"/>
    <w:rsid w:val="00FC16F8"/>
    <w:rsid w:val="00FC32FD"/>
    <w:rsid w:val="00FC434F"/>
    <w:rsid w:val="00FC5D45"/>
    <w:rsid w:val="00FC61B9"/>
    <w:rsid w:val="00FD0EE1"/>
    <w:rsid w:val="00FE1622"/>
    <w:rsid w:val="00FE1861"/>
    <w:rsid w:val="00FE2368"/>
    <w:rsid w:val="00FE23F6"/>
    <w:rsid w:val="00FE63B2"/>
    <w:rsid w:val="00FF1CF0"/>
    <w:rsid w:val="00FF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A64DAE"/>
  <w15:chartTrackingRefBased/>
  <w15:docId w15:val="{AB7C8B76-4A3F-4B87-BD39-473E39352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3386E"/>
    <w:pPr>
      <w:spacing w:after="120" w:line="312" w:lineRule="auto"/>
      <w:jc w:val="both"/>
    </w:pPr>
    <w:rPr>
      <w:rFonts w:ascii="Segoe UI" w:hAnsi="Segoe UI"/>
      <w:color w:val="000000"/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42F59"/>
    <w:pPr>
      <w:keepNext/>
      <w:keepLines/>
      <w:numPr>
        <w:numId w:val="10"/>
      </w:numPr>
      <w:spacing w:before="480" w:after="0"/>
      <w:outlineLvl w:val="0"/>
    </w:pPr>
    <w:rPr>
      <w:rFonts w:ascii="Segoe UI Semibold" w:eastAsiaTheme="majorEastAsia" w:hAnsi="Segoe UI Semibold" w:cstheme="majorBidi"/>
      <w:color w:val="00B0F0"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2329D0"/>
    <w:pPr>
      <w:keepNext/>
      <w:keepLines/>
      <w:numPr>
        <w:ilvl w:val="1"/>
        <w:numId w:val="10"/>
      </w:numPr>
      <w:spacing w:before="240"/>
      <w:outlineLvl w:val="1"/>
    </w:pPr>
    <w:rPr>
      <w:rFonts w:ascii="Segoe UI Semibold" w:eastAsiaTheme="majorEastAsia" w:hAnsi="Segoe UI Semibold" w:cstheme="majorBidi"/>
      <w:color w:val="00B0F0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85C92"/>
    <w:pPr>
      <w:keepNext/>
      <w:keepLines/>
      <w:numPr>
        <w:ilvl w:val="2"/>
        <w:numId w:val="10"/>
      </w:numPr>
      <w:spacing w:before="360"/>
      <w:outlineLvl w:val="2"/>
    </w:pPr>
    <w:rPr>
      <w:rFonts w:eastAsiaTheme="majorEastAsia" w:cstheme="majorBidi"/>
      <w:color w:val="00B0F0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1475A2"/>
    <w:pPr>
      <w:keepNext/>
      <w:keepLines/>
      <w:spacing w:before="40" w:after="0"/>
      <w:outlineLvl w:val="3"/>
    </w:pPr>
    <w:rPr>
      <w:rFonts w:ascii="Segoe UI Semibold" w:eastAsiaTheme="majorEastAsia" w:hAnsi="Segoe UI Semibold" w:cstheme="majorBidi"/>
      <w:iCs/>
      <w:color w:val="009FE3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D4557F"/>
    <w:pPr>
      <w:keepNext/>
      <w:keepLines/>
      <w:spacing w:before="40" w:after="0"/>
      <w:outlineLvl w:val="4"/>
    </w:pPr>
    <w:rPr>
      <w:rFonts w:ascii="Segoe UI Semibold" w:eastAsiaTheme="majorEastAsia" w:hAnsi="Segoe UI Semibold" w:cstheme="majorBidi"/>
      <w:color w:val="666F7A" w:themeColor="text1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74C9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4E71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42F59"/>
    <w:rPr>
      <w:rFonts w:ascii="Segoe UI Semibold" w:eastAsiaTheme="majorEastAsia" w:hAnsi="Segoe UI Semibold" w:cstheme="majorBidi"/>
      <w:color w:val="00B0F0"/>
      <w:sz w:val="32"/>
      <w:szCs w:val="32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62AE7"/>
    <w:rPr>
      <w:color w:val="666F7A" w:themeColor="text1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62AE7"/>
    <w:rPr>
      <w:color w:val="666F7A" w:themeColor="text1"/>
      <w:lang w:val="de-DE"/>
    </w:rPr>
  </w:style>
  <w:style w:type="table" w:styleId="Tabellenraster">
    <w:name w:val="Table Grid"/>
    <w:basedOn w:val="NormaleTabelle"/>
    <w:uiPriority w:val="39"/>
    <w:rsid w:val="00D74A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infacheTabelle2">
    <w:name w:val="Plain Table 2"/>
    <w:basedOn w:val="NormaleTabelle"/>
    <w:uiPriority w:val="42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B0B6BD" w:themeColor="text1" w:themeTint="80"/>
        <w:bottom w:val="single" w:sz="4" w:space="0" w:color="B0B6BD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B0B6BD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B0B6BD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2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1Horz">
      <w:tblPr/>
      <w:tcPr>
        <w:tcBorders>
          <w:top w:val="single" w:sz="4" w:space="0" w:color="B0B6BD" w:themeColor="text1" w:themeTint="80"/>
          <w:bottom w:val="single" w:sz="4" w:space="0" w:color="B0B6BD" w:themeColor="text1" w:themeTint="80"/>
        </w:tcBorders>
      </w:tcPr>
    </w:tblStylePr>
  </w:style>
  <w:style w:type="table" w:styleId="Gitternetztabelle1hellAkzent4">
    <w:name w:val="Grid Table 1 Light Accent 4"/>
    <w:basedOn w:val="NormaleTabelle"/>
    <w:uiPriority w:val="46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A4AFDF" w:themeColor="accent4" w:themeTint="66"/>
        <w:left w:val="single" w:sz="4" w:space="0" w:color="A4AFDF" w:themeColor="accent4" w:themeTint="66"/>
        <w:bottom w:val="single" w:sz="4" w:space="0" w:color="A4AFDF" w:themeColor="accent4" w:themeTint="66"/>
        <w:right w:val="single" w:sz="4" w:space="0" w:color="A4AFDF" w:themeColor="accent4" w:themeTint="66"/>
        <w:insideH w:val="single" w:sz="4" w:space="0" w:color="A4AFDF" w:themeColor="accent4" w:themeTint="66"/>
        <w:insideV w:val="single" w:sz="4" w:space="0" w:color="A4AFD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7788D0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788D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rotokollTabellelinks">
    <w:name w:val="Protokoll Tabelle links"/>
    <w:basedOn w:val="Standard"/>
    <w:qFormat/>
    <w:rsid w:val="00C8565F"/>
    <w:pPr>
      <w:spacing w:after="0" w:line="240" w:lineRule="auto"/>
    </w:pPr>
    <w:rPr>
      <w:b/>
    </w:rPr>
  </w:style>
  <w:style w:type="paragraph" w:customStyle="1" w:styleId="ProtokollTabellerechts">
    <w:name w:val="Protokoll Tabelle rechts"/>
    <w:basedOn w:val="Standard"/>
    <w:qFormat/>
    <w:rsid w:val="00893F7D"/>
    <w:pPr>
      <w:spacing w:after="0" w:line="240" w:lineRule="auto"/>
    </w:pPr>
    <w:rPr>
      <w:szCs w:val="20"/>
    </w:rPr>
  </w:style>
  <w:style w:type="table" w:styleId="TabellemithellemGitternetz">
    <w:name w:val="Grid Table Light"/>
    <w:basedOn w:val="NormaleTabelle"/>
    <w:uiPriority w:val="40"/>
    <w:rsid w:val="00893F7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belleKopfzeile">
    <w:name w:val="Tabelle Kopfzeile"/>
    <w:basedOn w:val="Standard"/>
    <w:autoRedefine/>
    <w:qFormat/>
    <w:rsid w:val="00270155"/>
    <w:pPr>
      <w:spacing w:before="120" w:after="0"/>
      <w:jc w:val="left"/>
    </w:pPr>
    <w:rPr>
      <w:b/>
      <w:color w:val="666F7A" w:themeColor="text1"/>
    </w:rPr>
  </w:style>
  <w:style w:type="paragraph" w:customStyle="1" w:styleId="TabelleAufzhlung">
    <w:name w:val="Tabelle Aufzählung"/>
    <w:basedOn w:val="ProtokollTabellelinks"/>
    <w:qFormat/>
    <w:rsid w:val="00685C92"/>
    <w:pPr>
      <w:numPr>
        <w:numId w:val="1"/>
      </w:numPr>
      <w:spacing w:after="120" w:line="360" w:lineRule="auto"/>
      <w:ind w:left="714" w:hanging="357"/>
      <w:jc w:val="left"/>
    </w:pPr>
  </w:style>
  <w:style w:type="paragraph" w:customStyle="1" w:styleId="TabelleFlietext">
    <w:name w:val="Tabelle Fließtext"/>
    <w:basedOn w:val="ProtokollTabellelinks"/>
    <w:qFormat/>
    <w:rsid w:val="00C8565F"/>
    <w:pPr>
      <w:spacing w:before="120" w:after="120" w:line="360" w:lineRule="auto"/>
    </w:pPr>
    <w:rPr>
      <w:b w:val="0"/>
    </w:rPr>
  </w:style>
  <w:style w:type="paragraph" w:customStyle="1" w:styleId="Titelberschrift1">
    <w:name w:val="Titel Überschrift 1"/>
    <w:qFormat/>
    <w:rsid w:val="002019CB"/>
    <w:pPr>
      <w:spacing w:before="4320"/>
      <w:jc w:val="center"/>
    </w:pPr>
    <w:rPr>
      <w:rFonts w:ascii="Segoe UI" w:eastAsiaTheme="majorEastAsia" w:hAnsi="Segoe UI" w:cstheme="majorBidi"/>
      <w:b/>
      <w:color w:val="FFFFFF"/>
      <w:sz w:val="48"/>
      <w:szCs w:val="44"/>
      <w:lang w:val="de-DE"/>
    </w:rPr>
  </w:style>
  <w:style w:type="paragraph" w:customStyle="1" w:styleId="berschriftInhaltsverzeichnis">
    <w:name w:val="Überschrift Inhaltsverzeichnis"/>
    <w:basedOn w:val="berschrift1"/>
    <w:qFormat/>
    <w:rsid w:val="002019CB"/>
    <w:pPr>
      <w:numPr>
        <w:numId w:val="0"/>
      </w:numPr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2329D0"/>
    <w:rPr>
      <w:rFonts w:ascii="Segoe UI Semibold" w:eastAsiaTheme="majorEastAsia" w:hAnsi="Segoe UI Semibold" w:cstheme="majorBidi"/>
      <w:color w:val="00B0F0"/>
      <w:sz w:val="24"/>
      <w:szCs w:val="26"/>
      <w:lang w:val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85C92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styleId="Listenabsatz">
    <w:name w:val="List Paragraph"/>
    <w:aliases w:val="Listenabsatz Aufzählung"/>
    <w:basedOn w:val="Standard"/>
    <w:link w:val="ListenabsatzZchn"/>
    <w:uiPriority w:val="34"/>
    <w:qFormat/>
    <w:rsid w:val="00685C92"/>
    <w:pPr>
      <w:numPr>
        <w:numId w:val="12"/>
      </w:numPr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85C92"/>
    <w:pPr>
      <w:numPr>
        <w:numId w:val="0"/>
      </w:numPr>
      <w:spacing w:after="360" w:line="259" w:lineRule="auto"/>
      <w:outlineLvl w:val="9"/>
    </w:pPr>
    <w:rPr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37C29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37C29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437C29"/>
    <w:pPr>
      <w:spacing w:after="100"/>
      <w:ind w:left="440"/>
    </w:pPr>
  </w:style>
  <w:style w:type="character" w:styleId="Hyperlink">
    <w:name w:val="Hyperlink"/>
    <w:basedOn w:val="Absatz-Standardschriftart"/>
    <w:uiPriority w:val="99"/>
    <w:unhideWhenUsed/>
    <w:rsid w:val="00437C29"/>
    <w:rPr>
      <w:color w:val="009FE3" w:themeColor="hyperlink"/>
      <w:u w:val="single"/>
    </w:rPr>
  </w:style>
  <w:style w:type="paragraph" w:customStyle="1" w:styleId="ListenabsatzNummerierung">
    <w:name w:val="Listenabsatz Nummerierung"/>
    <w:basedOn w:val="Listenabsatz"/>
    <w:qFormat/>
    <w:rsid w:val="00DC53A9"/>
    <w:pPr>
      <w:numPr>
        <w:numId w:val="13"/>
      </w:numPr>
    </w:pPr>
  </w:style>
  <w:style w:type="paragraph" w:customStyle="1" w:styleId="TitelDatum">
    <w:name w:val="Titel Datum"/>
    <w:basedOn w:val="Standard"/>
    <w:qFormat/>
    <w:rsid w:val="00A01B9C"/>
    <w:pPr>
      <w:spacing w:after="1800"/>
      <w:jc w:val="center"/>
    </w:pPr>
    <w:rPr>
      <w:rFonts w:ascii="Segoe UI Semibold" w:hAnsi="Segoe UI Semibold"/>
      <w:color w:val="FFFFFF"/>
    </w:rPr>
  </w:style>
  <w:style w:type="character" w:styleId="Platzhaltertext">
    <w:name w:val="Placeholder Text"/>
    <w:basedOn w:val="Absatz-Standardschriftart"/>
    <w:uiPriority w:val="99"/>
    <w:semiHidden/>
    <w:rsid w:val="008C289A"/>
    <w:rPr>
      <w:color w:val="808080"/>
    </w:rPr>
  </w:style>
  <w:style w:type="paragraph" w:styleId="Beschriftung">
    <w:name w:val="caption"/>
    <w:basedOn w:val="Standard"/>
    <w:next w:val="Standard"/>
    <w:uiPriority w:val="35"/>
    <w:unhideWhenUsed/>
    <w:qFormat/>
    <w:rsid w:val="002C1A76"/>
    <w:pPr>
      <w:spacing w:before="120" w:after="200" w:line="240" w:lineRule="auto"/>
    </w:pPr>
    <w:rPr>
      <w:iCs/>
      <w:sz w:val="18"/>
      <w:szCs w:val="18"/>
    </w:rPr>
  </w:style>
  <w:style w:type="paragraph" w:styleId="Titel">
    <w:name w:val="Title"/>
    <w:basedOn w:val="Standard"/>
    <w:next w:val="Standard"/>
    <w:link w:val="TitelZchn"/>
    <w:uiPriority w:val="10"/>
    <w:qFormat/>
    <w:rsid w:val="00542F59"/>
    <w:pPr>
      <w:spacing w:after="0" w:line="240" w:lineRule="auto"/>
      <w:contextualSpacing/>
    </w:pPr>
    <w:rPr>
      <w:rFonts w:eastAsiaTheme="majorEastAsia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42F59"/>
    <w:rPr>
      <w:rFonts w:ascii="Segoe UI" w:eastAsiaTheme="majorEastAsia" w:hAnsi="Segoe UI" w:cstheme="majorBidi"/>
      <w:spacing w:val="-10"/>
      <w:kern w:val="28"/>
      <w:sz w:val="56"/>
      <w:szCs w:val="56"/>
      <w:lang w:val="de-DE"/>
    </w:rPr>
  </w:style>
  <w:style w:type="paragraph" w:styleId="Abbildungsverzeichnis">
    <w:name w:val="table of figures"/>
    <w:basedOn w:val="Standard"/>
    <w:next w:val="Standard"/>
    <w:uiPriority w:val="99"/>
    <w:unhideWhenUsed/>
    <w:rsid w:val="00574620"/>
    <w:pPr>
      <w:spacing w:after="0"/>
    </w:pPr>
  </w:style>
  <w:style w:type="paragraph" w:customStyle="1" w:styleId="Verzeichnisseberschrift">
    <w:name w:val="Verzeichnisse Überschrift"/>
    <w:basedOn w:val="berschrift1"/>
    <w:qFormat/>
    <w:rsid w:val="002019CB"/>
    <w:pPr>
      <w:numPr>
        <w:numId w:val="0"/>
      </w:numPr>
      <w:tabs>
        <w:tab w:val="right" w:leader="dot" w:pos="9060"/>
      </w:tabs>
    </w:pPr>
  </w:style>
  <w:style w:type="table" w:styleId="Listentabelle4Akzent2">
    <w:name w:val="List Table 4 Accent 2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FFF172" w:themeColor="accent2" w:themeTint="99"/>
        <w:left w:val="single" w:sz="4" w:space="0" w:color="FFF172" w:themeColor="accent2" w:themeTint="99"/>
        <w:bottom w:val="single" w:sz="4" w:space="0" w:color="FFF172" w:themeColor="accent2" w:themeTint="99"/>
        <w:right w:val="single" w:sz="4" w:space="0" w:color="FFF172" w:themeColor="accent2" w:themeTint="99"/>
        <w:insideH w:val="single" w:sz="4" w:space="0" w:color="FFF172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E915" w:themeColor="accent2"/>
          <w:left w:val="single" w:sz="4" w:space="0" w:color="FFE915" w:themeColor="accent2"/>
          <w:bottom w:val="single" w:sz="4" w:space="0" w:color="FFE915" w:themeColor="accent2"/>
          <w:right w:val="single" w:sz="4" w:space="0" w:color="FFE915" w:themeColor="accent2"/>
          <w:insideH w:val="nil"/>
        </w:tcBorders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F172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0" w:themeFill="accent2" w:themeFillTint="33"/>
      </w:tcPr>
    </w:tblStylePr>
    <w:tblStylePr w:type="band1Horz">
      <w:tblPr/>
      <w:tcPr>
        <w:shd w:val="clear" w:color="auto" w:fill="FFFAD0" w:themeFill="accent2" w:themeFillTint="33"/>
      </w:tcPr>
    </w:tblStylePr>
  </w:style>
  <w:style w:type="table" w:styleId="Listentabelle4Akzent3">
    <w:name w:val="List Table 4 Accent 3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94D485" w:themeColor="accent3" w:themeTint="99"/>
        <w:left w:val="single" w:sz="4" w:space="0" w:color="94D485" w:themeColor="accent3" w:themeTint="99"/>
        <w:bottom w:val="single" w:sz="4" w:space="0" w:color="94D485" w:themeColor="accent3" w:themeTint="99"/>
        <w:right w:val="single" w:sz="4" w:space="0" w:color="94D485" w:themeColor="accent3" w:themeTint="99"/>
        <w:insideH w:val="single" w:sz="4" w:space="0" w:color="94D48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3B03D" w:themeColor="accent3"/>
          <w:left w:val="single" w:sz="4" w:space="0" w:color="53B03D" w:themeColor="accent3"/>
          <w:bottom w:val="single" w:sz="4" w:space="0" w:color="53B03D" w:themeColor="accent3"/>
          <w:right w:val="single" w:sz="4" w:space="0" w:color="53B03D" w:themeColor="accent3"/>
          <w:insideH w:val="nil"/>
        </w:tcBorders>
        <w:shd w:val="clear" w:color="auto" w:fill="53B03D" w:themeFill="accent3"/>
      </w:tcPr>
    </w:tblStylePr>
    <w:tblStylePr w:type="lastRow">
      <w:rPr>
        <w:b/>
        <w:bCs/>
      </w:rPr>
      <w:tblPr/>
      <w:tcPr>
        <w:tcBorders>
          <w:top w:val="double" w:sz="4" w:space="0" w:color="94D48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F1D6" w:themeFill="accent3" w:themeFillTint="33"/>
      </w:tcPr>
    </w:tblStylePr>
    <w:tblStylePr w:type="band1Horz">
      <w:tblPr/>
      <w:tcPr>
        <w:shd w:val="clear" w:color="auto" w:fill="DBF1D6" w:themeFill="accent3" w:themeFillTint="33"/>
      </w:tcPr>
    </w:tblStylePr>
  </w:style>
  <w:style w:type="paragraph" w:customStyle="1" w:styleId="Anhangberschrift">
    <w:name w:val="Anhang Überschrift"/>
    <w:basedOn w:val="berschrift1"/>
    <w:qFormat/>
    <w:rsid w:val="00D25A81"/>
    <w:pPr>
      <w:numPr>
        <w:numId w:val="14"/>
      </w:numPr>
    </w:pPr>
  </w:style>
  <w:style w:type="table" w:styleId="Listentabelle3Akzent2">
    <w:name w:val="List Table 3 Accent 2"/>
    <w:basedOn w:val="NormaleTabelle"/>
    <w:uiPriority w:val="48"/>
    <w:rsid w:val="000063E1"/>
    <w:pPr>
      <w:spacing w:after="0" w:line="240" w:lineRule="auto"/>
    </w:pPr>
    <w:tblPr>
      <w:tblStyleRowBandSize w:val="1"/>
      <w:tblStyleColBandSize w:val="1"/>
      <w:tblBorders>
        <w:top w:val="single" w:sz="4" w:space="0" w:color="FFE915" w:themeColor="accent2"/>
        <w:left w:val="single" w:sz="4" w:space="0" w:color="FFE915" w:themeColor="accent2"/>
        <w:bottom w:val="single" w:sz="4" w:space="0" w:color="FFE915" w:themeColor="accent2"/>
        <w:right w:val="single" w:sz="4" w:space="0" w:color="FFE915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E915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E915" w:themeColor="accent2"/>
          <w:right w:val="single" w:sz="4" w:space="0" w:color="FFE915" w:themeColor="accent2"/>
        </w:tcBorders>
      </w:tcPr>
    </w:tblStylePr>
    <w:tblStylePr w:type="band1Horz">
      <w:tblPr/>
      <w:tcPr>
        <w:tcBorders>
          <w:top w:val="single" w:sz="4" w:space="0" w:color="FFE915" w:themeColor="accent2"/>
          <w:bottom w:val="single" w:sz="4" w:space="0" w:color="FFE915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E915" w:themeColor="accent2"/>
          <w:left w:val="nil"/>
        </w:tcBorders>
      </w:tcPr>
    </w:tblStylePr>
    <w:tblStylePr w:type="swCell">
      <w:tblPr/>
      <w:tcPr>
        <w:tcBorders>
          <w:top w:val="double" w:sz="4" w:space="0" w:color="FFE915" w:themeColor="accent2"/>
          <w:right w:val="nil"/>
        </w:tcBorders>
      </w:tcPr>
    </w:tblStylePr>
  </w:style>
  <w:style w:type="character" w:customStyle="1" w:styleId="FlietextHervorhebung">
    <w:name w:val="Fließtext Hervorhebung"/>
    <w:basedOn w:val="Absatz-Standardschriftart"/>
    <w:uiPriority w:val="1"/>
    <w:qFormat/>
    <w:rsid w:val="00542F59"/>
    <w:rPr>
      <w:rFonts w:ascii="Segoe UI Semibold" w:hAnsi="Segoe UI Semibold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1475A2"/>
    <w:rPr>
      <w:rFonts w:ascii="Segoe UI Semibold" w:eastAsiaTheme="majorEastAsia" w:hAnsi="Segoe UI Semibold" w:cstheme="majorBidi"/>
      <w:iCs/>
      <w:color w:val="009FE3" w:themeColor="accent1"/>
      <w:lang w:val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019CB"/>
    <w:pPr>
      <w:numPr>
        <w:ilvl w:val="1"/>
      </w:numPr>
      <w:spacing w:after="160"/>
    </w:pPr>
    <w:rPr>
      <w:rFonts w:ascii="Segoe UI Light" w:eastAsiaTheme="minorEastAsia" w:hAnsi="Segoe UI Light"/>
      <w:color w:val="9AA1A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019CB"/>
    <w:rPr>
      <w:rFonts w:ascii="Segoe UI Light" w:eastAsiaTheme="minorEastAsia" w:hAnsi="Segoe UI Light"/>
      <w:color w:val="9AA1AA" w:themeColor="text1" w:themeTint="A5"/>
      <w:spacing w:val="15"/>
      <w:lang w:val="de-DE"/>
    </w:rPr>
  </w:style>
  <w:style w:type="character" w:styleId="SchwacheHervorhebung">
    <w:name w:val="Subtle Emphasis"/>
    <w:basedOn w:val="Absatz-Standardschriftart"/>
    <w:uiPriority w:val="19"/>
    <w:qFormat/>
    <w:rsid w:val="002019CB"/>
    <w:rPr>
      <w:rFonts w:ascii="Segoe UI Light" w:hAnsi="Segoe UI Light"/>
      <w:i/>
      <w:iCs/>
      <w:color w:val="8A929D" w:themeColor="text1" w:themeTint="BF"/>
    </w:rPr>
  </w:style>
  <w:style w:type="character" w:styleId="Hervorhebung">
    <w:name w:val="Emphasis"/>
    <w:basedOn w:val="Absatz-Standardschriftart"/>
    <w:uiPriority w:val="20"/>
    <w:qFormat/>
    <w:rsid w:val="002019CB"/>
    <w:rPr>
      <w:rFonts w:ascii="Segoe UI Light" w:hAnsi="Segoe UI Light"/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2019CB"/>
    <w:rPr>
      <w:rFonts w:ascii="Segoe UI" w:hAnsi="Segoe UI"/>
      <w:i/>
      <w:iCs/>
      <w:color w:val="009FE3" w:themeColor="accent1"/>
      <w:sz w:val="20"/>
    </w:rPr>
  </w:style>
  <w:style w:type="character" w:styleId="Fett">
    <w:name w:val="Strong"/>
    <w:basedOn w:val="Absatz-Standardschriftart"/>
    <w:uiPriority w:val="22"/>
    <w:qFormat/>
    <w:rsid w:val="002019CB"/>
    <w:rPr>
      <w:rFonts w:ascii="Segoe UI Semibold" w:hAnsi="Segoe UI Semibold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019CB"/>
    <w:pPr>
      <w:pBdr>
        <w:top w:val="single" w:sz="4" w:space="10" w:color="009FE3" w:themeColor="accent1"/>
        <w:bottom w:val="single" w:sz="4" w:space="10" w:color="009FE3" w:themeColor="accent1"/>
      </w:pBdr>
      <w:spacing w:before="360" w:after="360"/>
      <w:ind w:left="864" w:right="864"/>
      <w:jc w:val="center"/>
    </w:pPr>
    <w:rPr>
      <w:i/>
      <w:iCs/>
      <w:color w:val="009FE3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019CB"/>
    <w:rPr>
      <w:rFonts w:ascii="Segoe UI" w:hAnsi="Segoe UI"/>
      <w:i/>
      <w:iCs/>
      <w:color w:val="009FE3" w:themeColor="accent1"/>
      <w:lang w:val="de-DE"/>
    </w:rPr>
  </w:style>
  <w:style w:type="character" w:styleId="IntensiverVerweis">
    <w:name w:val="Intense Reference"/>
    <w:basedOn w:val="Absatz-Standardschriftart"/>
    <w:uiPriority w:val="32"/>
    <w:qFormat/>
    <w:rsid w:val="002019CB"/>
    <w:rPr>
      <w:rFonts w:ascii="Segoe UI Semibold" w:hAnsi="Segoe UI Semibold"/>
      <w:b w:val="0"/>
      <w:bCs/>
      <w:smallCaps/>
      <w:color w:val="009FE3" w:themeColor="accent1"/>
      <w:spacing w:val="5"/>
    </w:rPr>
  </w:style>
  <w:style w:type="paragraph" w:styleId="KeinLeerraum">
    <w:name w:val="No Spacing"/>
    <w:link w:val="KeinLeerraumZchn"/>
    <w:uiPriority w:val="1"/>
    <w:qFormat/>
    <w:rsid w:val="00D02ED8"/>
    <w:pPr>
      <w:spacing w:after="0" w:line="240" w:lineRule="auto"/>
    </w:pPr>
    <w:rPr>
      <w:rFonts w:eastAsiaTheme="minorEastAsia"/>
      <w:lang w:val="de-DE"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D02ED8"/>
    <w:rPr>
      <w:rFonts w:eastAsiaTheme="minorEastAsia"/>
      <w:lang w:val="de-DE" w:eastAsia="de-DE"/>
    </w:rPr>
  </w:style>
  <w:style w:type="table" w:styleId="Listentabelle4Akzent6">
    <w:name w:val="List Table 4 Accent 6"/>
    <w:basedOn w:val="NormaleTabelle"/>
    <w:uiPriority w:val="49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D6EEFC" w:themeColor="accent6" w:themeTint="99"/>
        <w:left w:val="single" w:sz="4" w:space="0" w:color="D6EEFC" w:themeColor="accent6" w:themeTint="99"/>
        <w:bottom w:val="single" w:sz="4" w:space="0" w:color="D6EEFC" w:themeColor="accent6" w:themeTint="99"/>
        <w:right w:val="single" w:sz="4" w:space="0" w:color="D6EEFC" w:themeColor="accent6" w:themeTint="99"/>
        <w:insideH w:val="single" w:sz="4" w:space="0" w:color="D6EEF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CE4FA" w:themeColor="accent6"/>
          <w:left w:val="single" w:sz="4" w:space="0" w:color="BCE4FA" w:themeColor="accent6"/>
          <w:bottom w:val="single" w:sz="4" w:space="0" w:color="BCE4FA" w:themeColor="accent6"/>
          <w:right w:val="single" w:sz="4" w:space="0" w:color="BCE4FA" w:themeColor="accent6"/>
          <w:insideH w:val="nil"/>
        </w:tcBorders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D6EEF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9FE" w:themeFill="accent6" w:themeFillTint="33"/>
      </w:tcPr>
    </w:tblStylePr>
    <w:tblStylePr w:type="band1Horz">
      <w:tblPr/>
      <w:tcPr>
        <w:shd w:val="clear" w:color="auto" w:fill="F1F9FE" w:themeFill="accent6" w:themeFillTint="33"/>
      </w:tcPr>
    </w:tblStylePr>
  </w:style>
  <w:style w:type="table" w:styleId="Listentabelle3Akzent6">
    <w:name w:val="List Table 3 Accent 6"/>
    <w:basedOn w:val="NormaleTabelle"/>
    <w:uiPriority w:val="48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BCE4FA" w:themeColor="accent6"/>
        <w:left w:val="single" w:sz="4" w:space="0" w:color="BCE4FA" w:themeColor="accent6"/>
        <w:bottom w:val="single" w:sz="4" w:space="0" w:color="BCE4FA" w:themeColor="accent6"/>
        <w:right w:val="single" w:sz="4" w:space="0" w:color="BCE4FA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BCE4FA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CE4FA" w:themeColor="accent6"/>
          <w:right w:val="single" w:sz="4" w:space="0" w:color="BCE4FA" w:themeColor="accent6"/>
        </w:tcBorders>
      </w:tcPr>
    </w:tblStylePr>
    <w:tblStylePr w:type="band1Horz">
      <w:tblPr/>
      <w:tcPr>
        <w:tcBorders>
          <w:top w:val="single" w:sz="4" w:space="0" w:color="BCE4FA" w:themeColor="accent6"/>
          <w:bottom w:val="single" w:sz="4" w:space="0" w:color="BCE4FA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CE4FA" w:themeColor="accent6"/>
          <w:left w:val="nil"/>
        </w:tcBorders>
      </w:tcPr>
    </w:tblStylePr>
    <w:tblStylePr w:type="swCell">
      <w:tblPr/>
      <w:tcPr>
        <w:tcBorders>
          <w:top w:val="double" w:sz="4" w:space="0" w:color="BCE4FA" w:themeColor="accent6"/>
          <w:right w:val="nil"/>
        </w:tcBorders>
      </w:tcPr>
    </w:tblStylePr>
  </w:style>
  <w:style w:type="paragraph" w:customStyle="1" w:styleId="berschriftohneNummer">
    <w:name w:val="Überschrift ohne Nummer"/>
    <w:basedOn w:val="Standard"/>
    <w:link w:val="berschriftohneNummerZchn"/>
    <w:qFormat/>
    <w:rsid w:val="001475A2"/>
    <w:rPr>
      <w:b/>
      <w:color w:val="009FE3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D4557F"/>
    <w:rPr>
      <w:rFonts w:ascii="Segoe UI Semibold" w:eastAsiaTheme="majorEastAsia" w:hAnsi="Segoe UI Semibold" w:cstheme="majorBidi"/>
      <w:color w:val="666F7A" w:themeColor="text1"/>
      <w:lang w:val="de-DE"/>
    </w:rPr>
  </w:style>
  <w:style w:type="character" w:customStyle="1" w:styleId="berschriftohneNummerZchn">
    <w:name w:val="Überschrift ohne Nummer Zchn"/>
    <w:basedOn w:val="Absatz-Standardschriftart"/>
    <w:link w:val="berschriftohneNummer"/>
    <w:rsid w:val="001475A2"/>
    <w:rPr>
      <w:rFonts w:ascii="Segoe UI" w:hAnsi="Segoe UI"/>
      <w:b/>
      <w:color w:val="009FE3" w:themeColor="accent1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4557F"/>
    <w:pPr>
      <w:spacing w:after="0" w:line="240" w:lineRule="auto"/>
    </w:pPr>
    <w:rPr>
      <w:rFonts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4557F"/>
    <w:rPr>
      <w:rFonts w:ascii="Segoe UI" w:hAnsi="Segoe UI" w:cs="Segoe UI"/>
      <w:color w:val="000000"/>
      <w:sz w:val="18"/>
      <w:szCs w:val="18"/>
      <w:lang w:val="de-DE"/>
    </w:rPr>
  </w:style>
  <w:style w:type="paragraph" w:customStyle="1" w:styleId="Aufzhlung">
    <w:name w:val="Aufzählung"/>
    <w:basedOn w:val="Listenabsatz"/>
    <w:link w:val="AufzhlungZchn"/>
    <w:qFormat/>
    <w:rsid w:val="00F210F1"/>
    <w:pPr>
      <w:numPr>
        <w:numId w:val="17"/>
      </w:numPr>
    </w:pPr>
  </w:style>
  <w:style w:type="character" w:customStyle="1" w:styleId="ListenabsatzZchn">
    <w:name w:val="Listenabsatz Zchn"/>
    <w:aliases w:val="Listenabsatz Aufzählung Zchn"/>
    <w:basedOn w:val="Absatz-Standardschriftart"/>
    <w:link w:val="Listenabsatz"/>
    <w:uiPriority w:val="34"/>
    <w:rsid w:val="00F210F1"/>
    <w:rPr>
      <w:rFonts w:ascii="Segoe UI" w:hAnsi="Segoe UI"/>
      <w:color w:val="000000"/>
      <w:lang w:val="de-DE"/>
    </w:rPr>
  </w:style>
  <w:style w:type="character" w:customStyle="1" w:styleId="AufzhlungZchn">
    <w:name w:val="Aufzählung Zchn"/>
    <w:basedOn w:val="ListenabsatzZchn"/>
    <w:link w:val="Aufzhlung"/>
    <w:rsid w:val="00F210F1"/>
    <w:rPr>
      <w:rFonts w:ascii="Segoe UI" w:hAnsi="Segoe UI"/>
      <w:color w:val="000000"/>
      <w:lang w:val="de-DE"/>
    </w:rPr>
  </w:style>
  <w:style w:type="paragraph" w:customStyle="1" w:styleId="berschrift31">
    <w:name w:val="Überschrift 3.1"/>
    <w:basedOn w:val="berschrift3"/>
    <w:link w:val="berschrift31Zchn"/>
    <w:qFormat/>
    <w:rsid w:val="00A74C9E"/>
    <w:pPr>
      <w:numPr>
        <w:ilvl w:val="3"/>
      </w:numPr>
      <w:tabs>
        <w:tab w:val="left" w:pos="851"/>
      </w:tabs>
    </w:pPr>
    <w:rPr>
      <w:sz w:val="22"/>
      <w:szCs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74C9E"/>
    <w:rPr>
      <w:rFonts w:asciiTheme="majorHAnsi" w:eastAsiaTheme="majorEastAsia" w:hAnsiTheme="majorHAnsi" w:cstheme="majorBidi"/>
      <w:color w:val="004E71" w:themeColor="accent1" w:themeShade="7F"/>
      <w:lang w:val="de-DE"/>
    </w:rPr>
  </w:style>
  <w:style w:type="character" w:customStyle="1" w:styleId="berschrift31Zchn">
    <w:name w:val="Überschrift 3.1 Zchn"/>
    <w:basedOn w:val="berschrift3Zchn"/>
    <w:link w:val="berschrift31"/>
    <w:rsid w:val="00A74C9E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customStyle="1" w:styleId="DatumTitel">
    <w:name w:val="Datum Titel"/>
    <w:basedOn w:val="Standard"/>
    <w:qFormat/>
    <w:rsid w:val="00E0266C"/>
    <w:pPr>
      <w:spacing w:after="1800"/>
      <w:jc w:val="center"/>
    </w:pPr>
    <w:rPr>
      <w:rFonts w:ascii="Segoe UI Semibold" w:hAnsi="Segoe UI Semibold"/>
      <w:color w:val="FFFFFF"/>
    </w:rPr>
  </w:style>
  <w:style w:type="paragraph" w:styleId="berarbeitung">
    <w:name w:val="Revision"/>
    <w:hidden/>
    <w:uiPriority w:val="99"/>
    <w:semiHidden/>
    <w:rsid w:val="00F12788"/>
    <w:pPr>
      <w:spacing w:after="0" w:line="240" w:lineRule="auto"/>
    </w:pPr>
    <w:rPr>
      <w:rFonts w:ascii="Segoe UI" w:hAnsi="Segoe UI"/>
      <w:color w:val="000000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95D9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95D9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95D9B"/>
    <w:rPr>
      <w:rFonts w:ascii="Segoe UI" w:hAnsi="Segoe UI"/>
      <w:color w:val="000000"/>
      <w:sz w:val="20"/>
      <w:szCs w:val="2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95D9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95D9B"/>
    <w:rPr>
      <w:rFonts w:ascii="Segoe UI" w:hAnsi="Segoe UI"/>
      <w:b/>
      <w:bCs/>
      <w:color w:val="000000"/>
      <w:sz w:val="20"/>
      <w:szCs w:val="20"/>
      <w:lang w:val="de-DE"/>
    </w:rPr>
  </w:style>
  <w:style w:type="character" w:styleId="Erwhnung">
    <w:name w:val="Mention"/>
    <w:basedOn w:val="Absatz-Standardschriftart"/>
    <w:uiPriority w:val="99"/>
    <w:unhideWhenUsed/>
    <w:rsid w:val="00995D9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4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dirGasimov\Hochschulmedizin%20Hannover%20Baugesellschaft%20mbH%20(HBG)\KVBS1%20-%20Dokumente\PJ\AVA\LP0\03_BAP\01_Ausschreibung\00%20Vorlagen\Layout_hbg_Word_Bericht_221103_M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2B0C0B3EF9543158286F0D8BBFEE1F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DD2134-EAB8-4902-B382-2140101193F1}"/>
      </w:docPartPr>
      <w:docPartBody>
        <w:p w:rsidR="001E3F88" w:rsidRDefault="00BD0529" w:rsidP="00BD0529">
          <w:pPr>
            <w:pStyle w:val="32B0C0B3EF9543158286F0D8BBFEE1F8"/>
          </w:pPr>
          <w:r w:rsidRPr="00E624B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0894CD7AF7D4C79912D56783EC4FB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41D68B-D88C-4074-AEB3-FB3023A90CDC}"/>
      </w:docPartPr>
      <w:docPartBody>
        <w:p w:rsidR="00CF59B9" w:rsidRDefault="00466430" w:rsidP="00466430">
          <w:pPr>
            <w:pStyle w:val="B0894CD7AF7D4C79912D56783EC4FB64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C1D"/>
    <w:rsid w:val="00024FB0"/>
    <w:rsid w:val="00083C58"/>
    <w:rsid w:val="00086D55"/>
    <w:rsid w:val="000B5432"/>
    <w:rsid w:val="000C7B78"/>
    <w:rsid w:val="000D1030"/>
    <w:rsid w:val="000E48E4"/>
    <w:rsid w:val="00100D0E"/>
    <w:rsid w:val="001035BB"/>
    <w:rsid w:val="00122251"/>
    <w:rsid w:val="00191C7F"/>
    <w:rsid w:val="001B44B5"/>
    <w:rsid w:val="001E3F88"/>
    <w:rsid w:val="00225DAB"/>
    <w:rsid w:val="002621D1"/>
    <w:rsid w:val="002632BD"/>
    <w:rsid w:val="00277FC2"/>
    <w:rsid w:val="00297433"/>
    <w:rsid w:val="002E62BF"/>
    <w:rsid w:val="003170E1"/>
    <w:rsid w:val="00360589"/>
    <w:rsid w:val="00364276"/>
    <w:rsid w:val="004216F2"/>
    <w:rsid w:val="0044015D"/>
    <w:rsid w:val="0045463C"/>
    <w:rsid w:val="00466430"/>
    <w:rsid w:val="00470630"/>
    <w:rsid w:val="00486B34"/>
    <w:rsid w:val="005F2DFF"/>
    <w:rsid w:val="006063C9"/>
    <w:rsid w:val="006804F2"/>
    <w:rsid w:val="006A7FBD"/>
    <w:rsid w:val="006C12F5"/>
    <w:rsid w:val="006E3D91"/>
    <w:rsid w:val="00741B73"/>
    <w:rsid w:val="00751D4A"/>
    <w:rsid w:val="00783849"/>
    <w:rsid w:val="007F7C45"/>
    <w:rsid w:val="00802496"/>
    <w:rsid w:val="00882A3F"/>
    <w:rsid w:val="00894DC9"/>
    <w:rsid w:val="008B38B4"/>
    <w:rsid w:val="00935EFA"/>
    <w:rsid w:val="00991412"/>
    <w:rsid w:val="009A04BD"/>
    <w:rsid w:val="009A16FD"/>
    <w:rsid w:val="009B744F"/>
    <w:rsid w:val="009C075D"/>
    <w:rsid w:val="00A24715"/>
    <w:rsid w:val="00AB0F6C"/>
    <w:rsid w:val="00AC459E"/>
    <w:rsid w:val="00AD302B"/>
    <w:rsid w:val="00B15AEB"/>
    <w:rsid w:val="00B851A6"/>
    <w:rsid w:val="00B97A93"/>
    <w:rsid w:val="00BA77C1"/>
    <w:rsid w:val="00BC1F67"/>
    <w:rsid w:val="00BD0529"/>
    <w:rsid w:val="00C1200C"/>
    <w:rsid w:val="00C94E7C"/>
    <w:rsid w:val="00C96811"/>
    <w:rsid w:val="00CB6D9B"/>
    <w:rsid w:val="00CF0E58"/>
    <w:rsid w:val="00CF59B9"/>
    <w:rsid w:val="00D23C1D"/>
    <w:rsid w:val="00D96C57"/>
    <w:rsid w:val="00DA04DA"/>
    <w:rsid w:val="00DD2BC2"/>
    <w:rsid w:val="00E37EEC"/>
    <w:rsid w:val="00E643AA"/>
    <w:rsid w:val="00EF7B32"/>
    <w:rsid w:val="00F04DED"/>
    <w:rsid w:val="00F23890"/>
    <w:rsid w:val="00F74255"/>
    <w:rsid w:val="00F81D0D"/>
    <w:rsid w:val="00F838A8"/>
    <w:rsid w:val="00FB6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66430"/>
    <w:rPr>
      <w:color w:val="808080"/>
    </w:rPr>
  </w:style>
  <w:style w:type="paragraph" w:customStyle="1" w:styleId="32B0C0B3EF9543158286F0D8BBFEE1F8">
    <w:name w:val="32B0C0B3EF9543158286F0D8BBFEE1F8"/>
    <w:rsid w:val="00BD0529"/>
    <w:rPr>
      <w:kern w:val="2"/>
      <w14:ligatures w14:val="standardContextual"/>
    </w:rPr>
  </w:style>
  <w:style w:type="paragraph" w:customStyle="1" w:styleId="B0894CD7AF7D4C79912D56783EC4FB64">
    <w:name w:val="B0894CD7AF7D4C79912D56783EC4FB64"/>
    <w:rsid w:val="00466430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HBG">
      <a:dk1>
        <a:srgbClr val="666F7A"/>
      </a:dk1>
      <a:lt1>
        <a:srgbClr val="FFFFFF"/>
      </a:lt1>
      <a:dk2>
        <a:srgbClr val="666F7A"/>
      </a:dk2>
      <a:lt2>
        <a:srgbClr val="FFFFFF"/>
      </a:lt2>
      <a:accent1>
        <a:srgbClr val="009FE3"/>
      </a:accent1>
      <a:accent2>
        <a:srgbClr val="FFE915"/>
      </a:accent2>
      <a:accent3>
        <a:srgbClr val="53B03D"/>
      </a:accent3>
      <a:accent4>
        <a:srgbClr val="354899"/>
      </a:accent4>
      <a:accent5>
        <a:srgbClr val="EA5059"/>
      </a:accent5>
      <a:accent6>
        <a:srgbClr val="BCE4FA"/>
      </a:accent6>
      <a:hlink>
        <a:srgbClr val="009FE3"/>
      </a:hlink>
      <a:folHlink>
        <a:srgbClr val="009FE3"/>
      </a:folHlink>
    </a:clrScheme>
    <a:fontScheme name="dbhn">
      <a:majorFont>
        <a:latin typeface="Roboto Light"/>
        <a:ea typeface=""/>
        <a:cs typeface=""/>
      </a:majorFont>
      <a:minorFont>
        <a:latin typeface="Roboto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4C90D10C1FC14C996E57D004C930E1" ma:contentTypeVersion="15" ma:contentTypeDescription="Ein neues Dokument erstellen." ma:contentTypeScope="" ma:versionID="b3d8d333e0d4711a18861a39b6f90c07">
  <xsd:schema xmlns:xsd="http://www.w3.org/2001/XMLSchema" xmlns:xs="http://www.w3.org/2001/XMLSchema" xmlns:p="http://schemas.microsoft.com/office/2006/metadata/properties" xmlns:ns2="a1f97d88-7456-4ea7-9270-b9ec50fa989d" xmlns:ns3="b10e0963-af3d-49bf-b3d6-4e1d79e3dd35" targetNamespace="http://schemas.microsoft.com/office/2006/metadata/properties" ma:root="true" ma:fieldsID="bf0f1c44a8dd9b1b202d00f6eee4e944" ns2:_="" ns3:_="">
    <xsd:import namespace="a1f97d88-7456-4ea7-9270-b9ec50fa989d"/>
    <xsd:import namespace="b10e0963-af3d-49bf-b3d6-4e1d79e3dd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7d88-7456-4ea7-9270-b9ec50fa98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5d86a54a-a062-485c-8eb0-39b9c4d952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e0963-af3d-49bf-b3d6-4e1d79e3dd3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fec2041-1a5a-43fd-93ac-9a9604e19e1c}" ma:internalName="TaxCatchAll" ma:showField="CatchAllData" ma:web="b10e0963-af3d-49bf-b3d6-4e1d79e3dd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f97d88-7456-4ea7-9270-b9ec50fa989d">
      <Terms xmlns="http://schemas.microsoft.com/office/infopath/2007/PartnerControls"/>
    </lcf76f155ced4ddcb4097134ff3c332f>
    <TaxCatchAll xmlns="b10e0963-af3d-49bf-b3d6-4e1d79e3dd35" xsi:nil="true"/>
    <SharedWithUsers xmlns="b10e0963-af3d-49bf-b3d6-4e1d79e3dd35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D8331-9FD9-4EAD-9256-15CA6B4A57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7A330B-20D3-4BA4-A806-CC8A1D9792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f97d88-7456-4ea7-9270-b9ec50fa989d"/>
    <ds:schemaRef ds:uri="b10e0963-af3d-49bf-b3d6-4e1d79e3dd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E50DB9-A381-40E0-86E4-C53C43AE4536}">
  <ds:schemaRefs>
    <ds:schemaRef ds:uri="http://schemas.microsoft.com/office/2006/metadata/properties"/>
    <ds:schemaRef ds:uri="http://schemas.microsoft.com/office/infopath/2007/PartnerControls"/>
    <ds:schemaRef ds:uri="a1f97d88-7456-4ea7-9270-b9ec50fa989d"/>
    <ds:schemaRef ds:uri="b10e0963-af3d-49bf-b3d6-4e1d79e3dd35"/>
  </ds:schemaRefs>
</ds:datastoreItem>
</file>

<file path=customXml/itemProps4.xml><?xml version="1.0" encoding="utf-8"?>
<ds:datastoreItem xmlns:ds="http://schemas.openxmlformats.org/officeDocument/2006/customXml" ds:itemID="{745BA827-6AEF-42EC-B9A9-FF6025C6C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Layout_hbg_Word_Bericht_221103_MSt</Template>
  <TotalTime>0</TotalTime>
  <Pages>3</Pages>
  <Words>248</Words>
  <Characters>2294</Characters>
  <Application>Microsoft Office Word</Application>
  <DocSecurity>0</DocSecurity>
  <Lines>176</Lines>
  <Paragraphs>97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Nadir Gasimov</dc:creator>
  <cp:keywords/>
  <dc:description/>
  <cp:lastModifiedBy>Alina Sansal</cp:lastModifiedBy>
  <cp:revision>65</cp:revision>
  <cp:lastPrinted>2023-01-23T23:03:00Z</cp:lastPrinted>
  <dcterms:created xsi:type="dcterms:W3CDTF">2025-08-28T07:58:00Z</dcterms:created>
  <dcterms:modified xsi:type="dcterms:W3CDTF">2026-05-18T14:15:00Z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0x010100AC4C90D10C1FC14C996E57D004C930E1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Order">
    <vt:r8>775700</vt:r8>
  </property>
</Properties>
</file>